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7DB50CC"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CB12B0">
        <w:rPr>
          <w:rFonts w:ascii="Times New Roman" w:hAnsi="Times New Roman"/>
          <w:noProof w:val="0"/>
          <w:sz w:val="24"/>
          <w:szCs w:val="24"/>
          <w:lang w:val="en-US"/>
        </w:rPr>
        <w:t>3</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0348D">
        <w:rPr>
          <w:rFonts w:ascii="Times New Roman" w:hAnsi="Times New Roman"/>
          <w:noProof w:val="0"/>
          <w:sz w:val="24"/>
          <w:szCs w:val="24"/>
          <w:lang w:val="en-US"/>
        </w:rPr>
        <w:t>R1-</w:t>
      </w:r>
      <w:r w:rsidR="00143237" w:rsidRPr="00F0348D">
        <w:rPr>
          <w:rFonts w:ascii="Times New Roman" w:hAnsi="Times New Roman"/>
          <w:noProof w:val="0"/>
          <w:sz w:val="24"/>
          <w:szCs w:val="24"/>
          <w:lang w:val="en-US"/>
        </w:rPr>
        <w:t>2</w:t>
      </w:r>
      <w:r w:rsidR="00032AD2" w:rsidRPr="00F0348D">
        <w:rPr>
          <w:rFonts w:ascii="Times New Roman" w:hAnsi="Times New Roman"/>
          <w:noProof w:val="0"/>
          <w:sz w:val="24"/>
          <w:szCs w:val="24"/>
          <w:lang w:val="en-US"/>
        </w:rPr>
        <w:t>3</w:t>
      </w:r>
      <w:r w:rsidR="00F0348D" w:rsidRPr="00F0348D">
        <w:rPr>
          <w:rFonts w:ascii="Times New Roman" w:hAnsi="Times New Roman"/>
          <w:noProof w:val="0"/>
          <w:sz w:val="24"/>
          <w:szCs w:val="24"/>
          <w:lang w:val="en-US"/>
        </w:rPr>
        <w:t>05533</w:t>
      </w:r>
    </w:p>
    <w:p w14:paraId="79D638A9" w14:textId="0DEBD89B" w:rsidR="00480E66" w:rsidRDefault="00CB12B0" w:rsidP="00945BED">
      <w:pPr>
        <w:tabs>
          <w:tab w:val="left" w:pos="1985"/>
        </w:tabs>
        <w:spacing w:after="60" w:line="288" w:lineRule="auto"/>
        <w:rPr>
          <w:b/>
          <w:bCs/>
          <w:sz w:val="24"/>
          <w:szCs w:val="24"/>
        </w:rPr>
      </w:pPr>
      <w:r w:rsidRPr="00CB12B0">
        <w:rPr>
          <w:b/>
          <w:bCs/>
          <w:sz w:val="24"/>
          <w:szCs w:val="24"/>
        </w:rPr>
        <w:t>Incheon, Korea, May 22nd – May 26th, 2023</w:t>
      </w:r>
    </w:p>
    <w:p w14:paraId="2BE17D8A" w14:textId="77777777" w:rsidR="00CB12B0" w:rsidRPr="00EE7300" w:rsidRDefault="00CB12B0" w:rsidP="00945BED">
      <w:pPr>
        <w:tabs>
          <w:tab w:val="left" w:pos="1985"/>
        </w:tabs>
        <w:spacing w:after="60" w:line="288" w:lineRule="auto"/>
        <w:rPr>
          <w:sz w:val="24"/>
          <w:szCs w:val="24"/>
        </w:rPr>
      </w:pPr>
    </w:p>
    <w:p w14:paraId="75FAB520" w14:textId="23DF901B"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1E2E75">
        <w:rPr>
          <w:sz w:val="24"/>
        </w:rPr>
        <w:t>10</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8C2802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531266" w:rsidRPr="00531266">
        <w:rPr>
          <w:sz w:val="24"/>
          <w:szCs w:val="24"/>
        </w:rPr>
        <w:t xml:space="preserve">On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3CAB4723"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is </w:t>
      </w:r>
      <w:r w:rsidR="00587449">
        <w:rPr>
          <w:lang w:eastAsia="ko-KR"/>
        </w:rPr>
        <w:t xml:space="preserve">being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CA53D9">
        <w:rPr>
          <w:lang w:eastAsia="ko-KR"/>
        </w:rPr>
        <w:t>, with the following objective</w:t>
      </w:r>
      <w:r w:rsidR="001C5ABD">
        <w:rPr>
          <w:lang w:eastAsia="ko-KR"/>
        </w:rPr>
        <w:t>:</w:t>
      </w:r>
    </w:p>
    <w:p w14:paraId="46675A9E" w14:textId="538EEA5E" w:rsidR="00CA53D9" w:rsidRDefault="00CA53D9" w:rsidP="00074873">
      <w:pPr>
        <w:rPr>
          <w:lang w:eastAsia="ko-KR"/>
        </w:rPr>
      </w:pPr>
      <w:r>
        <w:rPr>
          <w:noProof/>
        </w:rPr>
        <mc:AlternateContent>
          <mc:Choice Requires="wps">
            <w:drawing>
              <wp:anchor distT="0" distB="0" distL="114300" distR="114300" simplePos="0" relativeHeight="251659264" behindDoc="0" locked="0" layoutInCell="1" allowOverlap="1" wp14:anchorId="2CC1FEE0" wp14:editId="4D8C6B16">
                <wp:simplePos x="0" y="0"/>
                <wp:positionH relativeFrom="column">
                  <wp:posOffset>0</wp:posOffset>
                </wp:positionH>
                <wp:positionV relativeFrom="paragraph">
                  <wp:posOffset>0</wp:posOffset>
                </wp:positionV>
                <wp:extent cx="1828800" cy="1828800"/>
                <wp:effectExtent l="0" t="0" r="24765" b="1016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CC1FEE0"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3141AAFB" w14:textId="77777777" w:rsidR="00032AD2" w:rsidRPr="00621C66" w:rsidRDefault="00032AD2" w:rsidP="00617281">
                      <w:pPr>
                        <w:numPr>
                          <w:ilvl w:val="0"/>
                          <w:numId w:val="18"/>
                        </w:numPr>
                        <w:overflowPunct w:val="0"/>
                        <w:autoSpaceDE w:val="0"/>
                        <w:autoSpaceDN w:val="0"/>
                        <w:adjustRightInd w:val="0"/>
                        <w:spacing w:after="0"/>
                        <w:jc w:val="both"/>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F49265E"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Pr>
                          <w:bCs/>
                        </w:rPr>
                        <w:t>Configuration and maintenance for multiple candidate cells to allow fast application of configurations for candidate cells [RAN2, RAN3</w:t>
                      </w:r>
                      <w:r w:rsidRPr="00621C66">
                        <w:rPr>
                          <w:bCs/>
                        </w:rPr>
                        <w:t>]</w:t>
                      </w:r>
                    </w:p>
                    <w:p w14:paraId="7451AD0D" w14:textId="77777777" w:rsidR="00032AD2" w:rsidRPr="00621C66"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Dynamic switch mechanism among candidate serving cells (including SpCell and SCell) for the potential applicable scenarios based on L1</w:t>
                      </w:r>
                      <w:r w:rsidRPr="00CA53D9">
                        <w:rPr>
                          <w:rFonts w:hint="eastAsia"/>
                          <w:bCs/>
                          <w:highlight w:val="yellow"/>
                        </w:rPr>
                        <w:t>/</w:t>
                      </w:r>
                      <w:r w:rsidRPr="00CA53D9">
                        <w:rPr>
                          <w:bCs/>
                          <w:highlight w:val="yellow"/>
                        </w:rPr>
                        <w:t>L2 signalling</w:t>
                      </w:r>
                      <w:r w:rsidRPr="00621C66">
                        <w:rPr>
                          <w:bCs/>
                        </w:rPr>
                        <w:t xml:space="preserve"> [RAN</w:t>
                      </w:r>
                      <w:r>
                        <w:rPr>
                          <w:bCs/>
                        </w:rPr>
                        <w:t>2</w:t>
                      </w:r>
                      <w:r w:rsidRPr="00621C66">
                        <w:rPr>
                          <w:bCs/>
                        </w:rPr>
                        <w:t>, RAN</w:t>
                      </w:r>
                      <w:r>
                        <w:rPr>
                          <w:bCs/>
                        </w:rPr>
                        <w:t>1</w:t>
                      </w:r>
                      <w:r w:rsidRPr="00621C66">
                        <w:rPr>
                          <w:bCs/>
                        </w:rPr>
                        <w:t>]</w:t>
                      </w:r>
                    </w:p>
                    <w:p w14:paraId="7C68C1CE" w14:textId="77777777" w:rsidR="00032AD2" w:rsidRDefault="00032AD2" w:rsidP="00617281">
                      <w:pPr>
                        <w:numPr>
                          <w:ilvl w:val="0"/>
                          <w:numId w:val="19"/>
                        </w:numPr>
                        <w:overflowPunct w:val="0"/>
                        <w:autoSpaceDE w:val="0"/>
                        <w:autoSpaceDN w:val="0"/>
                        <w:adjustRightInd w:val="0"/>
                        <w:spacing w:after="0"/>
                        <w:jc w:val="both"/>
                        <w:textAlignment w:val="baseline"/>
                        <w:rPr>
                          <w:bCs/>
                        </w:rPr>
                      </w:pPr>
                      <w:r w:rsidRPr="00CA53D9">
                        <w:rPr>
                          <w:bCs/>
                          <w:highlight w:val="yellow"/>
                        </w:rPr>
                        <w:t xml:space="preserve">L1 enhancements for inter-cell beam management, including </w:t>
                      </w:r>
                      <w:r w:rsidRPr="00CA53D9">
                        <w:rPr>
                          <w:rFonts w:hint="eastAsia"/>
                          <w:bCs/>
                          <w:highlight w:val="yellow"/>
                        </w:rPr>
                        <w:t>L</w:t>
                      </w:r>
                      <w:r w:rsidRPr="00CA53D9">
                        <w:rPr>
                          <w:bCs/>
                          <w:highlight w:val="yellow"/>
                        </w:rPr>
                        <w:t>1 measurement and reporting, and beam indication</w:t>
                      </w:r>
                      <w:r>
                        <w:rPr>
                          <w:bCs/>
                        </w:rPr>
                        <w:t xml:space="preserve"> [RAN1, RAN2]</w:t>
                      </w:r>
                    </w:p>
                    <w:p w14:paraId="59E0063A" w14:textId="77777777" w:rsidR="00032AD2" w:rsidRPr="00F736B4" w:rsidRDefault="00032AD2" w:rsidP="00617281">
                      <w:pPr>
                        <w:numPr>
                          <w:ilvl w:val="1"/>
                          <w:numId w:val="19"/>
                        </w:numPr>
                        <w:overflowPunct w:val="0"/>
                        <w:autoSpaceDE w:val="0"/>
                        <w:autoSpaceDN w:val="0"/>
                        <w:adjustRightInd w:val="0"/>
                        <w:spacing w:after="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25BCBCC" w14:textId="77777777" w:rsidR="00032AD2" w:rsidRPr="00651822" w:rsidRDefault="00032AD2" w:rsidP="00617281">
                      <w:pPr>
                        <w:numPr>
                          <w:ilvl w:val="0"/>
                          <w:numId w:val="19"/>
                        </w:numPr>
                        <w:overflowPunct w:val="0"/>
                        <w:autoSpaceDE w:val="0"/>
                        <w:autoSpaceDN w:val="0"/>
                        <w:adjustRightInd w:val="0"/>
                        <w:spacing w:after="0"/>
                        <w:jc w:val="both"/>
                        <w:textAlignment w:val="baseline"/>
                        <w:rPr>
                          <w:bCs/>
                        </w:rPr>
                      </w:pPr>
                      <w:r w:rsidRPr="00651822">
                        <w:rPr>
                          <w:bCs/>
                        </w:rPr>
                        <w:t>Timing Advance management [RAN1, RAN2]</w:t>
                      </w:r>
                    </w:p>
                    <w:p w14:paraId="16A5F3BB" w14:textId="77777777" w:rsidR="00032AD2" w:rsidRPr="00A5058F" w:rsidRDefault="00032AD2" w:rsidP="00617281">
                      <w:pPr>
                        <w:numPr>
                          <w:ilvl w:val="0"/>
                          <w:numId w:val="19"/>
                        </w:numPr>
                        <w:overflowPunct w:val="0"/>
                        <w:autoSpaceDE w:val="0"/>
                        <w:autoSpaceDN w:val="0"/>
                        <w:adjustRightInd w:val="0"/>
                        <w:spacing w:after="0"/>
                        <w:jc w:val="both"/>
                        <w:textAlignment w:val="baseline"/>
                        <w:rPr>
                          <w:bCs/>
                        </w:rPr>
                      </w:pPr>
                      <w:r>
                        <w:rPr>
                          <w:bCs/>
                        </w:rPr>
                        <w:t>CU-DU interface signaling to support L1/</w:t>
                      </w:r>
                      <w:r>
                        <w:rPr>
                          <w:rFonts w:hint="eastAsia"/>
                          <w:bCs/>
                        </w:rPr>
                        <w:t>L</w:t>
                      </w:r>
                      <w:r>
                        <w:rPr>
                          <w:bCs/>
                        </w:rPr>
                        <w:t>2 mobility, if needed [RAN3]</w:t>
                      </w:r>
                    </w:p>
                    <w:p w14:paraId="7783FD43" w14:textId="77777777" w:rsidR="00032AD2" w:rsidRDefault="00032AD2" w:rsidP="00CA53D9">
                      <w:pPr>
                        <w:spacing w:after="0"/>
                        <w:jc w:val="both"/>
                        <w:rPr>
                          <w:bCs/>
                        </w:rPr>
                      </w:pPr>
                    </w:p>
                    <w:p w14:paraId="1D97EA41" w14:textId="77777777" w:rsidR="00032AD2" w:rsidRPr="00F736B4" w:rsidRDefault="00032AD2" w:rsidP="00CA53D9">
                      <w:pPr>
                        <w:spacing w:after="0"/>
                        <w:ind w:left="720"/>
                        <w:jc w:val="both"/>
                        <w:rPr>
                          <w:bCs/>
                          <w:i/>
                        </w:rPr>
                      </w:pPr>
                      <w:r w:rsidRPr="00F736B4">
                        <w:rPr>
                          <w:bCs/>
                          <w:i/>
                        </w:rPr>
                        <w:t>Note 2: FR2 specific enhancements are not precluded, if any.</w:t>
                      </w:r>
                    </w:p>
                    <w:p w14:paraId="68027D47" w14:textId="77777777" w:rsidR="00032AD2" w:rsidRPr="00F736B4" w:rsidRDefault="00032AD2" w:rsidP="00CA53D9">
                      <w:pPr>
                        <w:spacing w:after="0"/>
                        <w:ind w:left="720"/>
                        <w:jc w:val="both"/>
                        <w:rPr>
                          <w:bCs/>
                          <w:i/>
                        </w:rPr>
                      </w:pPr>
                      <w:r w:rsidRPr="00F736B4">
                        <w:rPr>
                          <w:bCs/>
                          <w:i/>
                        </w:rPr>
                        <w:t>Note 3: The procedure of L1/L2 based inter-cell mobility are applicable to the following scenarios:</w:t>
                      </w:r>
                    </w:p>
                    <w:p w14:paraId="428CF97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Standalone, CA and NR-DC case with serving cell change within one CG</w:t>
                      </w:r>
                    </w:p>
                    <w:p w14:paraId="354A2610"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Intra-DU case and intra-CU inter-DU case (applicable for Standalone and CA: no new RAN interfaces are expected)</w:t>
                      </w:r>
                    </w:p>
                    <w:p w14:paraId="78A30E9F"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intra-frequency and inter-frequency</w:t>
                      </w:r>
                    </w:p>
                    <w:p w14:paraId="2274EFA9" w14:textId="77777777" w:rsidR="00032AD2" w:rsidRPr="00F736B4" w:rsidRDefault="00032AD2" w:rsidP="00617281">
                      <w:pPr>
                        <w:numPr>
                          <w:ilvl w:val="2"/>
                          <w:numId w:val="20"/>
                        </w:numPr>
                        <w:overflowPunct w:val="0"/>
                        <w:autoSpaceDE w:val="0"/>
                        <w:autoSpaceDN w:val="0"/>
                        <w:adjustRightInd w:val="0"/>
                        <w:spacing w:after="0"/>
                        <w:ind w:left="1443"/>
                        <w:jc w:val="both"/>
                        <w:textAlignment w:val="baseline"/>
                        <w:rPr>
                          <w:bCs/>
                          <w:i/>
                        </w:rPr>
                      </w:pPr>
                      <w:r w:rsidRPr="00F736B4">
                        <w:rPr>
                          <w:bCs/>
                          <w:i/>
                        </w:rPr>
                        <w:t>Both FR1 and FR2</w:t>
                      </w:r>
                    </w:p>
                    <w:p w14:paraId="7B1AF0A5" w14:textId="77777777" w:rsidR="00032AD2" w:rsidRPr="005C30B9" w:rsidRDefault="00032AD2" w:rsidP="00617281">
                      <w:pPr>
                        <w:numPr>
                          <w:ilvl w:val="2"/>
                          <w:numId w:val="20"/>
                        </w:numPr>
                        <w:overflowPunct w:val="0"/>
                        <w:autoSpaceDE w:val="0"/>
                        <w:autoSpaceDN w:val="0"/>
                        <w:adjustRightInd w:val="0"/>
                        <w:spacing w:after="0"/>
                        <w:ind w:left="1443"/>
                        <w:jc w:val="both"/>
                        <w:textAlignment w:val="baseline"/>
                        <w:rPr>
                          <w:bCs/>
                          <w:i/>
                        </w:rPr>
                      </w:pPr>
                      <w:r w:rsidRPr="00651822">
                        <w:rPr>
                          <w:bCs/>
                          <w:i/>
                        </w:rPr>
                        <w:t>Source and target cells may be synchronized or non-synchronized</w:t>
                      </w:r>
                    </w:p>
                  </w:txbxContent>
                </v:textbox>
                <w10:wrap type="square"/>
              </v:shape>
            </w:pict>
          </mc:Fallback>
        </mc:AlternateContent>
      </w:r>
    </w:p>
    <w:p w14:paraId="40499045" w14:textId="69961E97"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521527">
        <w:rPr>
          <w:lang w:eastAsia="ko-KR"/>
        </w:rPr>
        <w:t>L1 enhancements to inter-cell beam management to support L1/L2 mobility</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EE44C41" w14:textId="12D46542" w:rsidR="00521527" w:rsidRDefault="00521527" w:rsidP="00521527">
      <w:pPr>
        <w:pStyle w:val="Heading2"/>
        <w:rPr>
          <w:lang w:eastAsia="ko-KR"/>
        </w:rPr>
      </w:pPr>
      <w:r>
        <w:rPr>
          <w:lang w:eastAsia="ko-KR"/>
        </w:rPr>
        <w:t>Enhancements</w:t>
      </w:r>
      <w:r w:rsidR="00BD75D7">
        <w:rPr>
          <w:lang w:eastAsia="ko-KR"/>
        </w:rPr>
        <w:t xml:space="preserve"> to L1 measurements and r</w:t>
      </w:r>
      <w:r>
        <w:rPr>
          <w:lang w:eastAsia="ko-KR"/>
        </w:rPr>
        <w:t>eporting</w:t>
      </w:r>
    </w:p>
    <w:p w14:paraId="79941DC7" w14:textId="6DCAD6B5" w:rsidR="00F44D26" w:rsidRDefault="00BD75D7" w:rsidP="00BD75D7">
      <w:pPr>
        <w:rPr>
          <w:lang w:val="en-GB" w:eastAsia="ko-KR"/>
        </w:rPr>
      </w:pPr>
      <w:r>
        <w:rPr>
          <w:lang w:val="en-GB" w:eastAsia="ko-KR"/>
        </w:rPr>
        <w:t xml:space="preserve">In Rel-17, </w:t>
      </w:r>
      <w:r w:rsidR="00F44D26">
        <w:rPr>
          <w:lang w:val="en-GB" w:eastAsia="ko-KR"/>
        </w:rPr>
        <w:t xml:space="preserve">for inter-cell beam management (ICBM), </w:t>
      </w:r>
      <w:r>
        <w:rPr>
          <w:lang w:val="en-GB" w:eastAsia="ko-KR"/>
        </w:rPr>
        <w:t xml:space="preserve">it has been agreed to </w:t>
      </w:r>
      <w:r w:rsidR="00F44D26">
        <w:rPr>
          <w:lang w:val="en-GB" w:eastAsia="ko-KR"/>
        </w:rPr>
        <w:t xml:space="preserve">support inter-cell intra-frequency SSB L1-RSRP measurement. RAN4 defined inter-cell intra-frequency SSB L1-RSRP measurement as </w:t>
      </w:r>
      <w:r w:rsidR="00F44D26">
        <w:rPr>
          <w:lang w:val="en-GB" w:eastAsia="ko-KR"/>
        </w:rPr>
        <w:fldChar w:fldCharType="begin"/>
      </w:r>
      <w:r w:rsidR="00F44D26">
        <w:rPr>
          <w:lang w:val="en-GB" w:eastAsia="ko-KR"/>
        </w:rPr>
        <w:instrText xml:space="preserve"> REF _Ref127427614 \r \h </w:instrText>
      </w:r>
      <w:r w:rsidR="00F44D26">
        <w:rPr>
          <w:lang w:val="en-GB" w:eastAsia="ko-KR"/>
        </w:rPr>
      </w:r>
      <w:r w:rsidR="00F44D26">
        <w:rPr>
          <w:lang w:val="en-GB" w:eastAsia="ko-KR"/>
        </w:rPr>
        <w:fldChar w:fldCharType="separate"/>
      </w:r>
      <w:r w:rsidR="00F44D26">
        <w:rPr>
          <w:lang w:val="en-GB" w:eastAsia="ko-KR"/>
        </w:rPr>
        <w:t>[2]</w:t>
      </w:r>
      <w:r w:rsidR="00F44D26">
        <w:rPr>
          <w:lang w:val="en-GB" w:eastAsia="ko-KR"/>
        </w:rPr>
        <w:fldChar w:fldCharType="end"/>
      </w:r>
      <w:r w:rsidR="00F44D26">
        <w:rPr>
          <w:lang w:val="en-GB" w:eastAsia="ko-KR"/>
        </w:rPr>
        <w:t>:</w:t>
      </w:r>
    </w:p>
    <w:p w14:paraId="705FB182" w14:textId="52A570B8" w:rsidR="00F44D26" w:rsidRDefault="00F44D26" w:rsidP="00BD75D7">
      <w:pPr>
        <w:rPr>
          <w:lang w:val="en-GB" w:eastAsia="ko-KR"/>
        </w:rPr>
      </w:pPr>
      <w:r>
        <w:rPr>
          <w:noProof/>
        </w:rPr>
        <w:lastRenderedPageBreak/>
        <mc:AlternateContent>
          <mc:Choice Requires="wps">
            <w:drawing>
              <wp:anchor distT="0" distB="0" distL="114300" distR="114300" simplePos="0" relativeHeight="251677696" behindDoc="0" locked="0" layoutInCell="1" allowOverlap="1" wp14:anchorId="2FE21F9B" wp14:editId="22658E4F">
                <wp:simplePos x="0" y="0"/>
                <wp:positionH relativeFrom="column">
                  <wp:posOffset>0</wp:posOffset>
                </wp:positionH>
                <wp:positionV relativeFrom="paragraph">
                  <wp:posOffset>0</wp:posOffset>
                </wp:positionV>
                <wp:extent cx="1828800" cy="1828800"/>
                <wp:effectExtent l="0" t="0" r="24765" b="1651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r w:rsidRPr="001A1829">
                              <w:rPr>
                                <w:i/>
                                <w:iCs/>
                                <w:szCs w:val="24"/>
                                <w:highlight w:val="green"/>
                              </w:rPr>
                              <w:t xml:space="preserve">ServingCellConfigCommon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FE21F9B" id="Text Box 10"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0q/WA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9UQP5K2pfAKnjvqt9Fau&#10;asBfCx/uhMMagiucVrjFU2lCTXSQONuS+/03e4zHdsDLWYu1LrjB3XGmvxtszdl4OgVoSMr05MsE&#10;invpWb/0mF1zSaByjBO2MokxPuhBrBw1j7i/ZcwJlzASmQseBvEy9KeG+5VquUxB2HsrwrW5tzJC&#10;x9FFUh+6R+HsYfABO3NDw/qL+Zv597Fp6Ha5C7Sq03JElntOD+TjZtJ0D/cdj/KlnqKO/0K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gtKv1gCAADNBAAADgAAAAAAAAAAAAAAAAAuAgAAZHJzL2Uyb0RvYy54bWxQSwECLQAU&#10;AAYACAAAACEANlRPAdkAAAAFAQAADwAAAAAAAAAAAAAAAACyBAAAZHJzL2Rvd25yZXYueG1sUEsF&#10;BgAAAAAEAAQA8wAAALgFAAAAAA==&#10;" fillcolor="#f2f2f2 [3052]" strokeweight=".5pt">
                <v:textbox style="mso-fit-shape-to-text:t">
                  <w:txbxContent>
                    <w:p w14:paraId="184F0772" w14:textId="77777777" w:rsidR="00F44D26" w:rsidRDefault="00F44D26" w:rsidP="00BD75D7">
                      <w:pPr>
                        <w:rPr>
                          <w:lang w:val="en-GB" w:eastAsia="ko-KR"/>
                        </w:rPr>
                      </w:pPr>
                    </w:p>
                    <w:p w14:paraId="2ADD6A98" w14:textId="77777777" w:rsidR="00F44D26" w:rsidRPr="001A1829" w:rsidRDefault="00F44D26" w:rsidP="00F44D26">
                      <w:pPr>
                        <w:numPr>
                          <w:ilvl w:val="1"/>
                          <w:numId w:val="30"/>
                        </w:numPr>
                        <w:spacing w:after="120"/>
                        <w:rPr>
                          <w:szCs w:val="24"/>
                          <w:highlight w:val="green"/>
                        </w:rPr>
                      </w:pPr>
                      <w:r w:rsidRPr="001A1829">
                        <w:rPr>
                          <w:szCs w:val="24"/>
                          <w:highlight w:val="green"/>
                        </w:rPr>
                        <w:t>For SSB L1-RSRP measurement, follow the definition of L3 measurement:</w:t>
                      </w:r>
                    </w:p>
                    <w:p w14:paraId="0B4F1C51" w14:textId="77777777" w:rsidR="00F44D26" w:rsidRPr="00225945" w:rsidRDefault="00F44D26" w:rsidP="00F44D26">
                      <w:pPr>
                        <w:numPr>
                          <w:ilvl w:val="2"/>
                          <w:numId w:val="30"/>
                        </w:numPr>
                        <w:spacing w:after="120"/>
                        <w:rPr>
                          <w:szCs w:val="24"/>
                          <w:highlight w:val="green"/>
                        </w:rPr>
                      </w:pPr>
                      <w:r w:rsidRPr="001A1829">
                        <w:rPr>
                          <w:szCs w:val="24"/>
                          <w:highlight w:val="green"/>
                        </w:rPr>
                        <w:t>A measurement is defined as a SSB based intra-frequency L1 measurement provided the cente</w:t>
                      </w:r>
                      <w:r w:rsidRPr="001A1829">
                        <w:rPr>
                          <w:rFonts w:hint="eastAsia"/>
                          <w:szCs w:val="24"/>
                          <w:highlight w:val="green"/>
                        </w:rPr>
                        <w:t>r</w:t>
                      </w:r>
                      <w:r w:rsidRPr="001A1829">
                        <w:rPr>
                          <w:szCs w:val="24"/>
                          <w:highlight w:val="green"/>
                        </w:rPr>
                        <w:t xml:space="preserve"> frequency and SCS of the SSB of the neighbor cell is the same as SSB of the serving cell indicated in </w:t>
                      </w:r>
                      <w:r w:rsidRPr="001A1829">
                        <w:rPr>
                          <w:i/>
                          <w:iCs/>
                          <w:szCs w:val="24"/>
                          <w:highlight w:val="green"/>
                        </w:rPr>
                        <w:t xml:space="preserve">ServingCellConfigCommon </w:t>
                      </w:r>
                    </w:p>
                    <w:p w14:paraId="74FE13C2" w14:textId="77777777" w:rsidR="00F44D26" w:rsidRPr="006A703B" w:rsidRDefault="00F44D26" w:rsidP="006A703B">
                      <w:pPr>
                        <w:pStyle w:val="ListParagraph"/>
                        <w:numPr>
                          <w:ilvl w:val="0"/>
                          <w:numId w:val="31"/>
                        </w:numPr>
                        <w:rPr>
                          <w:i/>
                          <w:szCs w:val="24"/>
                        </w:rPr>
                      </w:pPr>
                      <w:r w:rsidRPr="00225945">
                        <w:rPr>
                          <w:i/>
                          <w:szCs w:val="24"/>
                          <w:highlight w:val="green"/>
                        </w:rPr>
                        <w:t>Note: RAN4 will revisit the definition based on RAN1/2 conclusion.</w:t>
                      </w:r>
                    </w:p>
                  </w:txbxContent>
                </v:textbox>
                <w10:wrap type="square"/>
              </v:shape>
            </w:pict>
          </mc:Fallback>
        </mc:AlternateContent>
      </w:r>
    </w:p>
    <w:p w14:paraId="217E5F97" w14:textId="28606066" w:rsidR="00F44D26" w:rsidRDefault="00F44D26" w:rsidP="00BD75D7">
      <w:pPr>
        <w:rPr>
          <w:lang w:val="en-GB" w:eastAsia="ko-KR"/>
        </w:rPr>
      </w:pPr>
      <w:r>
        <w:rPr>
          <w:lang w:val="en-GB" w:eastAsia="ko-KR"/>
        </w:rPr>
        <w:t>RAN1 can follow the same definition as RAN4.</w:t>
      </w:r>
      <w:r w:rsidR="00DD05C3">
        <w:rPr>
          <w:lang w:val="en-GB" w:eastAsia="ko-KR"/>
        </w:rPr>
        <w:t xml:space="preserve"> In addition to supporting L1 intra-frequency measurement, RAN1 has agreed in RAN1#111 to also support L1 inter-frequency measurement.</w:t>
      </w:r>
    </w:p>
    <w:p w14:paraId="145EF1F7" w14:textId="3F829E3B" w:rsidR="00DD05C3" w:rsidRDefault="00DD05C3" w:rsidP="00BD75D7">
      <w:pPr>
        <w:rPr>
          <w:lang w:val="en-GB" w:eastAsia="ko-KR"/>
        </w:rPr>
      </w:pPr>
      <w:r>
        <w:rPr>
          <w:noProof/>
        </w:rPr>
        <mc:AlternateContent>
          <mc:Choice Requires="wps">
            <w:drawing>
              <wp:anchor distT="0" distB="0" distL="114300" distR="114300" simplePos="0" relativeHeight="251679744" behindDoc="0" locked="0" layoutInCell="1" allowOverlap="1" wp14:anchorId="0BE1C0AF" wp14:editId="7F02D07C">
                <wp:simplePos x="0" y="0"/>
                <wp:positionH relativeFrom="margin">
                  <wp:align>right</wp:align>
                </wp:positionH>
                <wp:positionV relativeFrom="paragraph">
                  <wp:posOffset>261620</wp:posOffset>
                </wp:positionV>
                <wp:extent cx="6097905" cy="1828800"/>
                <wp:effectExtent l="0" t="0" r="1714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6097905" cy="1828800"/>
                        </a:xfrm>
                        <a:prstGeom prst="rect">
                          <a:avLst/>
                        </a:prstGeom>
                        <a:solidFill>
                          <a:schemeClr val="bg1">
                            <a:lumMod val="95000"/>
                          </a:schemeClr>
                        </a:solidFill>
                        <a:ln w="6350">
                          <a:solidFill>
                            <a:prstClr val="black"/>
                          </a:solidFill>
                        </a:ln>
                      </wps:spPr>
                      <wps:txbx>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E1C0AF" id="Text Box 11" o:spid="_x0000_s1028" type="#_x0000_t202" style="position:absolute;margin-left:428.95pt;margin-top:20.6pt;width:480.15pt;height:2in;z-index:25167974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" fillcolor="#f2f2f2 [3052]" strokeweight=".5pt">
                <v:textbox style="mso-fit-shape-to-text:t">
                  <w:txbxContent>
                    <w:p w14:paraId="344E1CBE" w14:textId="77777777" w:rsidR="00DD05C3" w:rsidRDefault="00DD05C3" w:rsidP="00DD05C3">
                      <w:pPr>
                        <w:shd w:val="clear" w:color="auto" w:fill="FFFFFF"/>
                        <w:jc w:val="both"/>
                        <w:rPr>
                          <w:rFonts w:eastAsia="DengXian"/>
                          <w:highlight w:val="green"/>
                          <w:lang w:eastAsia="zh-CN"/>
                        </w:rPr>
                      </w:pPr>
                      <w:r w:rsidRPr="00C32440">
                        <w:rPr>
                          <w:rFonts w:hint="eastAsia"/>
                          <w:highlight w:val="green"/>
                          <w:lang w:eastAsia="x-none"/>
                        </w:rPr>
                        <w:t>A</w:t>
                      </w:r>
                      <w:r w:rsidRPr="00C32440">
                        <w:rPr>
                          <w:highlight w:val="green"/>
                          <w:lang w:eastAsia="x-none"/>
                        </w:rPr>
                        <w:t>greement</w:t>
                      </w:r>
                    </w:p>
                    <w:p w14:paraId="33B1683C" w14:textId="77777777" w:rsidR="00DD05C3" w:rsidRPr="00A55247" w:rsidRDefault="00DD05C3" w:rsidP="00A55247">
                      <w:pPr>
                        <w:rPr>
                          <w:lang w:eastAsia="x-none"/>
                        </w:rPr>
                      </w:pPr>
                      <w:r w:rsidRPr="00991D81">
                        <w:rPr>
                          <w:lang w:eastAsia="x-none"/>
                        </w:rPr>
                        <w:t>For Rel-18 LTM, L1 inter-frequency measurement is supported from RAN1 point of view.</w:t>
                      </w:r>
                    </w:p>
                  </w:txbxContent>
                </v:textbox>
                <w10:wrap type="square" anchorx="margin"/>
              </v:shape>
            </w:pict>
          </mc:Fallback>
        </mc:AlternateContent>
      </w:r>
    </w:p>
    <w:p w14:paraId="4D608F93" w14:textId="102D938F" w:rsidR="00DD05C3" w:rsidRDefault="00DD05C3" w:rsidP="00BD75D7">
      <w:pPr>
        <w:rPr>
          <w:lang w:val="en-GB" w:eastAsia="ko-KR"/>
        </w:rPr>
      </w:pPr>
    </w:p>
    <w:p w14:paraId="5E9DA51E" w14:textId="0B58B87F" w:rsidR="00DD05C3" w:rsidRPr="00DD05C3" w:rsidRDefault="00DD05C3" w:rsidP="00BD75D7">
      <w:pPr>
        <w:rPr>
          <w:lang w:val="en-GB" w:eastAsia="ko-KR"/>
        </w:rPr>
      </w:pPr>
      <w:r>
        <w:rPr>
          <w:lang w:val="en-GB" w:eastAsia="ko-KR"/>
        </w:rPr>
        <w:t>For SSB-based measurements, if the centre frequency or the sub-carrier spacing of the SSB of the non-serving cell is different from that of the serving cell, this is considered L1 inter-frequency measurement scenario.</w:t>
      </w:r>
    </w:p>
    <w:p w14:paraId="6E69EDFD" w14:textId="15A3849C" w:rsidR="00F44D26" w:rsidRPr="00DD05C3" w:rsidRDefault="00DD05C3" w:rsidP="00BD75D7">
      <w:pPr>
        <w:rPr>
          <w:b/>
          <w:i/>
          <w:lang w:val="en-GB" w:eastAsia="ko-KR"/>
        </w:rPr>
      </w:pPr>
      <w:r w:rsidRPr="00DD05C3">
        <w:rPr>
          <w:b/>
          <w:i/>
          <w:lang w:val="en-GB" w:eastAsia="ko-KR"/>
        </w:rPr>
        <w:t>Observation</w:t>
      </w:r>
      <w:r w:rsidR="00F44D26" w:rsidRPr="00DD05C3">
        <w:rPr>
          <w:b/>
          <w:i/>
          <w:lang w:val="en-GB" w:eastAsia="ko-KR"/>
        </w:rPr>
        <w:t xml:space="preserve">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00F44D26" w:rsidRPr="00DD05C3">
        <w:rPr>
          <w:b/>
          <w:i/>
          <w:lang w:val="en-GB" w:eastAsia="ko-KR"/>
        </w:rPr>
        <w:t xml:space="preserve"> of the SSB of the serving cell, otherwise the </w:t>
      </w:r>
      <w:r w:rsidRPr="00DD05C3">
        <w:rPr>
          <w:b/>
          <w:i/>
          <w:lang w:val="en-GB" w:eastAsia="ko-KR"/>
        </w:rPr>
        <w:t>measurement is</w:t>
      </w:r>
      <w:r>
        <w:rPr>
          <w:b/>
          <w:i/>
          <w:lang w:val="en-GB" w:eastAsia="ko-KR"/>
        </w:rPr>
        <w:t xml:space="preserve"> considered L1</w:t>
      </w:r>
      <w:r w:rsidRPr="00DD05C3">
        <w:rPr>
          <w:b/>
          <w:i/>
          <w:lang w:val="en-GB" w:eastAsia="ko-KR"/>
        </w:rPr>
        <w:t xml:space="preserve"> inter-frequency measurement.</w:t>
      </w:r>
      <w:r w:rsidR="00F44D26" w:rsidRPr="00DD05C3">
        <w:rPr>
          <w:b/>
          <w:i/>
          <w:lang w:val="en-GB" w:eastAsia="ko-KR"/>
        </w:rPr>
        <w:t xml:space="preserve"> </w:t>
      </w:r>
    </w:p>
    <w:p w14:paraId="6A251588" w14:textId="6F7F35D9" w:rsidR="00DD05C3" w:rsidRDefault="00DD05C3" w:rsidP="00BD75D7">
      <w:pPr>
        <w:rPr>
          <w:lang w:val="en-GB" w:eastAsia="ko-KR"/>
        </w:rPr>
      </w:pPr>
      <w:r>
        <w:rPr>
          <w:lang w:val="en-GB" w:eastAsia="ko-KR"/>
        </w:rPr>
        <w:t>For CSI-RS-based measurements,</w:t>
      </w:r>
      <w:r w:rsidR="00A77E39">
        <w:rPr>
          <w:lang w:val="en-GB" w:eastAsia="ko-KR"/>
        </w:rPr>
        <w:t xml:space="preserve"> if supported,</w:t>
      </w:r>
      <w:r>
        <w:rPr>
          <w:lang w:val="en-GB" w:eastAsia="ko-KR"/>
        </w:rPr>
        <w:t xml:space="preserve"> RAN4 has not agreed on the definition of scenarios corresponding to intra-frequency measurement and inter-frequency measurement. </w:t>
      </w:r>
      <w:r w:rsidR="00A77E39">
        <w:rPr>
          <w:lang w:val="en-GB" w:eastAsia="ko-KR"/>
        </w:rPr>
        <w:t>Those scenarios should be left to RAN4 to decide.</w:t>
      </w:r>
    </w:p>
    <w:p w14:paraId="053873C9" w14:textId="43CD52B9" w:rsidR="00A77E39" w:rsidRPr="00A77E39" w:rsidRDefault="00A77E39" w:rsidP="00BD75D7">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4DC9B702" w14:textId="1A19AA0E" w:rsidR="00A77E39" w:rsidRDefault="00A77E39" w:rsidP="00A77E39">
      <w:pPr>
        <w:rPr>
          <w:lang w:val="en-GB" w:eastAsia="ko-KR"/>
        </w:rPr>
      </w:pPr>
    </w:p>
    <w:p w14:paraId="3F1E869E" w14:textId="3ECCF9DF" w:rsidR="00071371" w:rsidRDefault="00071371" w:rsidP="00071371">
      <w:pPr>
        <w:pStyle w:val="Heading2"/>
        <w:numPr>
          <w:ilvl w:val="2"/>
          <w:numId w:val="35"/>
        </w:numPr>
        <w:rPr>
          <w:lang w:eastAsia="ko-KR"/>
        </w:rPr>
      </w:pPr>
      <w:r>
        <w:rPr>
          <w:lang w:eastAsia="ko-KR"/>
        </w:rPr>
        <w:t xml:space="preserve"> Measurement Reference Signal</w:t>
      </w:r>
    </w:p>
    <w:p w14:paraId="38EECBC8" w14:textId="6EC10936" w:rsidR="00A77E39" w:rsidRDefault="00A77E39" w:rsidP="00A77E39">
      <w:pPr>
        <w:rPr>
          <w:lang w:val="en-GB" w:eastAsia="ko-KR"/>
        </w:rPr>
      </w:pPr>
      <w:r>
        <w:rPr>
          <w:lang w:val="en-GB" w:eastAsia="ko-KR"/>
        </w:rPr>
        <w:t>In Rel-17, only SSB resources were used as measurement RS for L1 inter-cell measurements. In RAN1#111, it was agreed to support SSB resources as measurement</w:t>
      </w:r>
      <w:r w:rsidR="00B85A79">
        <w:rPr>
          <w:lang w:val="en-GB" w:eastAsia="ko-KR"/>
        </w:rPr>
        <w:t xml:space="preserve"> resources</w:t>
      </w:r>
      <w:r>
        <w:rPr>
          <w:lang w:val="en-GB" w:eastAsia="ko-KR"/>
        </w:rPr>
        <w:t xml:space="preserve"> for L1/L2 mobility in Rel-18 for both L1 intra-frequency measurement and L1 inter-frequency measurement, and to further study the support of CSI-RS.</w:t>
      </w:r>
    </w:p>
    <w:p w14:paraId="310BCCFB" w14:textId="1C3A3C1A" w:rsidR="00A77E39" w:rsidRDefault="00A77E39" w:rsidP="00A77E39">
      <w:pPr>
        <w:rPr>
          <w:lang w:val="en-GB" w:eastAsia="ko-KR"/>
        </w:rPr>
      </w:pPr>
      <w:r>
        <w:rPr>
          <w:noProof/>
        </w:rPr>
        <mc:AlternateContent>
          <mc:Choice Requires="wps">
            <w:drawing>
              <wp:anchor distT="0" distB="0" distL="114300" distR="114300" simplePos="0" relativeHeight="251681792" behindDoc="0" locked="0" layoutInCell="1" allowOverlap="1" wp14:anchorId="321B6DE2" wp14:editId="3C8BE38A">
                <wp:simplePos x="0" y="0"/>
                <wp:positionH relativeFrom="margin">
                  <wp:align>left</wp:align>
                </wp:positionH>
                <wp:positionV relativeFrom="paragraph">
                  <wp:posOffset>259080</wp:posOffset>
                </wp:positionV>
                <wp:extent cx="6104890" cy="1828800"/>
                <wp:effectExtent l="0" t="0" r="10160" b="10160"/>
                <wp:wrapSquare wrapText="bothSides"/>
                <wp:docPr id="12" name="Text Box 12"/>
                <wp:cNvGraphicFramePr/>
                <a:graphic xmlns:a="http://schemas.openxmlformats.org/drawingml/2006/main">
                  <a:graphicData uri="http://schemas.microsoft.com/office/word/2010/wordprocessingShape">
                    <wps:wsp>
                      <wps:cNvSpPr txBox="1"/>
                      <wps:spPr>
                        <a:xfrm>
                          <a:off x="0" y="0"/>
                          <a:ext cx="6104890" cy="1828800"/>
                        </a:xfrm>
                        <a:prstGeom prst="rect">
                          <a:avLst/>
                        </a:prstGeom>
                        <a:solidFill>
                          <a:schemeClr val="bg1">
                            <a:lumMod val="95000"/>
                          </a:schemeClr>
                        </a:solidFill>
                        <a:ln w="6350">
                          <a:solidFill>
                            <a:prstClr val="black"/>
                          </a:solidFill>
                        </a:ln>
                      </wps:spPr>
                      <wps:txbx>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1B6DE2" id="Text Box 12" o:spid="_x0000_s1029" type="#_x0000_t202" style="position:absolute;margin-left:0;margin-top:20.4pt;width:480.7pt;height:2in;z-index:25168179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" fillcolor="#f2f2f2 [3052]" strokeweight=".5pt">
                <v:textbox style="mso-fit-shape-to-text:t">
                  <w:txbxContent>
                    <w:p w14:paraId="3589A11A" w14:textId="77777777" w:rsidR="00A77E39" w:rsidRPr="00A77E39" w:rsidRDefault="00A77E39" w:rsidP="00A77E39">
                      <w:pPr>
                        <w:rPr>
                          <w:rFonts w:eastAsia="Yu Mincho"/>
                          <w:highlight w:val="green"/>
                          <w:lang w:eastAsia="ja-JP"/>
                        </w:rPr>
                      </w:pPr>
                      <w:r w:rsidRPr="00A77E39">
                        <w:rPr>
                          <w:rFonts w:eastAsia="Yu Mincho"/>
                          <w:highlight w:val="green"/>
                          <w:lang w:eastAsia="ja-JP"/>
                        </w:rPr>
                        <w:t>Agreement</w:t>
                      </w:r>
                    </w:p>
                    <w:p w14:paraId="7BF63C35" w14:textId="77777777" w:rsidR="00A77E39" w:rsidRPr="00A77E39" w:rsidRDefault="00A77E39" w:rsidP="00A77E39">
                      <w:pPr>
                        <w:pStyle w:val="ListParagraph"/>
                        <w:numPr>
                          <w:ilvl w:val="0"/>
                          <w:numId w:val="26"/>
                        </w:numPr>
                        <w:snapToGrid w:val="0"/>
                        <w:spacing w:after="0"/>
                        <w:contextualSpacing w:val="0"/>
                        <w:jc w:val="both"/>
                      </w:pPr>
                      <w:r w:rsidRPr="00A77E39">
                        <w:t xml:space="preserve">For candidate cell measurement for Rel-18 LTM, </w:t>
                      </w:r>
                    </w:p>
                    <w:p w14:paraId="3070AE52"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intra-frequency measurement</w:t>
                      </w:r>
                    </w:p>
                    <w:p w14:paraId="6DDC5D5F" w14:textId="77777777" w:rsidR="00A77E39" w:rsidRPr="00A77E39" w:rsidRDefault="00A77E39" w:rsidP="00A77E39">
                      <w:pPr>
                        <w:pStyle w:val="ListParagraph"/>
                        <w:numPr>
                          <w:ilvl w:val="1"/>
                          <w:numId w:val="26"/>
                        </w:numPr>
                        <w:snapToGrid w:val="0"/>
                        <w:spacing w:after="0"/>
                        <w:contextualSpacing w:val="0"/>
                        <w:jc w:val="both"/>
                      </w:pPr>
                      <w:r w:rsidRPr="00A77E39">
                        <w:t>SSB based L1-RSRP is supported for inter-frequency measurement</w:t>
                      </w:r>
                      <w:r w:rsidRPr="00A77E39">
                        <w:rPr>
                          <w:rFonts w:eastAsia="SimSun"/>
                          <w:lang w:eastAsia="zh-CN"/>
                        </w:rPr>
                        <w:t xml:space="preserve"> from RAN1 point of view</w:t>
                      </w:r>
                    </w:p>
                    <w:p w14:paraId="39F700B2" w14:textId="77777777" w:rsidR="00A77E39" w:rsidRPr="006064B3" w:rsidRDefault="00A77E39" w:rsidP="006064B3">
                      <w:pPr>
                        <w:pStyle w:val="ListParagraph"/>
                        <w:numPr>
                          <w:ilvl w:val="1"/>
                          <w:numId w:val="26"/>
                        </w:numPr>
                        <w:snapToGrid w:val="0"/>
                        <w:spacing w:after="0"/>
                        <w:jc w:val="both"/>
                      </w:pPr>
                      <w:r w:rsidRPr="00A77E39">
                        <w:t>FFS: L1-SINR, CSI-RS based L1-RSRP</w:t>
                      </w:r>
                    </w:p>
                  </w:txbxContent>
                </v:textbox>
                <w10:wrap type="square" anchorx="margin"/>
              </v:shape>
            </w:pict>
          </mc:Fallback>
        </mc:AlternateContent>
      </w:r>
    </w:p>
    <w:p w14:paraId="3C5B145E" w14:textId="4F160E95" w:rsidR="00A77E39" w:rsidRDefault="00A77E39" w:rsidP="00A77E39">
      <w:pPr>
        <w:rPr>
          <w:lang w:val="en-GB" w:eastAsia="ko-KR"/>
        </w:rPr>
      </w:pPr>
    </w:p>
    <w:p w14:paraId="37D2AB33" w14:textId="77777777" w:rsidR="00A77E39" w:rsidRDefault="00A77E39" w:rsidP="00A77E39">
      <w:pPr>
        <w:rPr>
          <w:lang w:val="en-GB" w:eastAsia="ko-KR"/>
        </w:rPr>
      </w:pPr>
    </w:p>
    <w:p w14:paraId="48A3ED67" w14:textId="34478C00" w:rsidR="00A77E39" w:rsidRDefault="00A77E39" w:rsidP="00A77E39">
      <w:pPr>
        <w:rPr>
          <w:lang w:val="en-GB" w:eastAsia="ko-KR"/>
        </w:rPr>
      </w:pPr>
      <w:r>
        <w:rPr>
          <w:lang w:val="en-GB" w:eastAsia="ko-KR"/>
        </w:rPr>
        <w:t>In Rel-18, we can consider CSI-RS as an additional reference signal for the beam measurement report. Rel-15, defined a CSI-RS resource for mobility that is used for handover purposes, such CSI-RS resource can be considered for handover purposes.</w:t>
      </w:r>
    </w:p>
    <w:p w14:paraId="53D7742A" w14:textId="32544C76" w:rsidR="00A77E39" w:rsidRPr="00571397" w:rsidRDefault="00A77E39" w:rsidP="00A77E39">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0B9050BE" w14:textId="00F02104" w:rsidR="00A77E39" w:rsidRDefault="00A77E39" w:rsidP="00A77E39">
      <w:pPr>
        <w:rPr>
          <w:lang w:val="en-GB" w:eastAsia="ko-KR"/>
        </w:rPr>
      </w:pPr>
      <w:r>
        <w:rPr>
          <w:lang w:val="en-GB" w:eastAsia="ko-KR"/>
        </w:rPr>
        <w:lastRenderedPageBreak/>
        <w:t>Additionally, for ICBM as defined in Rel-17, CSI-RS resources are configured that are associated through a QCL relation with an SSB associated with the PCI of a cell that is different from the PCI of the serving cell. We can further study whether these CSI-RS resources can also be used for beam measurement reporting. These CSI-RS resources can include</w:t>
      </w:r>
      <w:r w:rsidR="005C3972">
        <w:rPr>
          <w:lang w:val="en-GB" w:eastAsia="ko-KR"/>
        </w:rPr>
        <w:t xml:space="preserve"> periodic</w:t>
      </w:r>
      <w:r>
        <w:rPr>
          <w:lang w:val="en-GB" w:eastAsia="ko-KR"/>
        </w:rPr>
        <w:t xml:space="preserve"> CSI-RS for tracking, or </w:t>
      </w:r>
      <w:r w:rsidR="005C3972">
        <w:rPr>
          <w:lang w:val="en-GB" w:eastAsia="ko-KR"/>
        </w:rPr>
        <w:t xml:space="preserve">periodic </w:t>
      </w:r>
      <w:r>
        <w:rPr>
          <w:lang w:val="en-GB" w:eastAsia="ko-KR"/>
        </w:rPr>
        <w:t>CSI-RS for beam management.</w:t>
      </w:r>
    </w:p>
    <w:p w14:paraId="3A764890" w14:textId="2C7CC92C" w:rsidR="00A77E39" w:rsidRPr="00F94D03" w:rsidRDefault="00A77E39" w:rsidP="00A77E39">
      <w:pPr>
        <w:rPr>
          <w:b/>
          <w:i/>
          <w:lang w:val="en-GB" w:eastAsia="ko-KR"/>
        </w:rPr>
      </w:pPr>
      <w:r w:rsidRPr="00732FB8">
        <w:rPr>
          <w:b/>
          <w:i/>
          <w:lang w:val="en-GB" w:eastAsia="ko-KR"/>
        </w:rPr>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0B81998" w14:textId="47EFB856" w:rsidR="00A77E39" w:rsidRPr="00CE7EEA" w:rsidRDefault="00A77E39" w:rsidP="00A77E39">
      <w:pPr>
        <w:rPr>
          <w:lang w:val="en-GB" w:eastAsia="ko-KR"/>
        </w:rPr>
      </w:pPr>
      <w:r w:rsidRPr="00CE7EEA">
        <w:rPr>
          <w:lang w:val="en-GB" w:eastAsia="ko-KR"/>
        </w:rPr>
        <w:t xml:space="preserve">Another open point from </w:t>
      </w:r>
      <w:r>
        <w:rPr>
          <w:lang w:val="en-GB" w:eastAsia="ko-KR"/>
        </w:rPr>
        <w:t>RAN1#110b-e</w:t>
      </w:r>
      <w:r w:rsidRPr="00CE7EEA">
        <w:rPr>
          <w:lang w:val="en-GB" w:eastAsia="ko-KR"/>
        </w:rPr>
        <w:t xml:space="preserve"> is about the use of uplink measurements for L1/L2 mobility. UL measurements are performed by the gNB and hence can be left to </w:t>
      </w:r>
      <w:r>
        <w:rPr>
          <w:lang w:val="en-GB" w:eastAsia="ko-KR"/>
        </w:rPr>
        <w:t xml:space="preserve">network </w:t>
      </w:r>
      <w:r w:rsidRPr="00CE7EEA">
        <w:rPr>
          <w:lang w:val="en-GB" w:eastAsia="ko-KR"/>
        </w:rPr>
        <w:t>implementation.</w:t>
      </w:r>
    </w:p>
    <w:p w14:paraId="01BAA354" w14:textId="50075139" w:rsidR="00A77E39" w:rsidRPr="00FB7702" w:rsidRDefault="00A77E39" w:rsidP="00A77E39">
      <w:pPr>
        <w:rPr>
          <w:b/>
          <w:i/>
          <w:lang w:val="en-GB" w:eastAsia="ko-KR"/>
        </w:rPr>
      </w:pPr>
      <w:r>
        <w:rPr>
          <w:b/>
          <w:i/>
          <w:lang w:val="en-GB" w:eastAsia="ko-KR"/>
        </w:rPr>
        <w:t>Observation 3</w:t>
      </w:r>
      <w:r w:rsidRPr="00CE7EEA">
        <w:rPr>
          <w:b/>
          <w:i/>
          <w:lang w:val="en-GB" w:eastAsia="ko-KR"/>
        </w:rPr>
        <w:t xml:space="preserve">: Uplink measurements for L1/L2 mobility are performed by gNB and hence </w:t>
      </w:r>
      <w:r w:rsidR="00B46EC0">
        <w:rPr>
          <w:b/>
          <w:i/>
          <w:lang w:val="en-GB" w:eastAsia="ko-KR"/>
        </w:rPr>
        <w:t xml:space="preserve">can </w:t>
      </w:r>
      <w:r w:rsidRPr="00CE7EEA">
        <w:rPr>
          <w:b/>
          <w:i/>
          <w:lang w:val="en-GB" w:eastAsia="ko-KR"/>
        </w:rPr>
        <w:t>be left for network implementation.</w:t>
      </w:r>
    </w:p>
    <w:p w14:paraId="7391562C" w14:textId="77777777" w:rsidR="00071371" w:rsidRDefault="00071371" w:rsidP="00BE63D5">
      <w:pPr>
        <w:rPr>
          <w:lang w:val="en-GB" w:eastAsia="ko-KR"/>
        </w:rPr>
      </w:pPr>
    </w:p>
    <w:p w14:paraId="2F3AD789" w14:textId="7B0CA6D1" w:rsidR="00071371" w:rsidRDefault="00071371" w:rsidP="00071371">
      <w:pPr>
        <w:pStyle w:val="Heading2"/>
        <w:numPr>
          <w:ilvl w:val="2"/>
          <w:numId w:val="35"/>
        </w:numPr>
        <w:rPr>
          <w:lang w:eastAsia="ko-KR"/>
        </w:rPr>
      </w:pPr>
      <w:r>
        <w:rPr>
          <w:lang w:eastAsia="ko-KR"/>
        </w:rPr>
        <w:t xml:space="preserve"> Measurement Metric</w:t>
      </w:r>
    </w:p>
    <w:p w14:paraId="392794C4" w14:textId="10065137" w:rsidR="00BE63D5" w:rsidRPr="00CE7EEA" w:rsidRDefault="00A77E39" w:rsidP="00BE63D5">
      <w:pPr>
        <w:rPr>
          <w:lang w:val="en-GB" w:eastAsia="ko-KR"/>
        </w:rPr>
      </w:pPr>
      <w:r>
        <w:rPr>
          <w:lang w:val="en-GB" w:eastAsia="ko-KR"/>
        </w:rPr>
        <w:t>In RAN1#110b-e and RAN1#111, the measurement metric was discussed. It was agreed to support L1 RSRP for L1 intra-frequency measurement and L1 inter-frequency measurement, and to further study the support of L1-SINR measurement.</w:t>
      </w:r>
      <w:r w:rsidR="00BE63D5">
        <w:rPr>
          <w:lang w:val="en-GB" w:eastAsia="ko-KR"/>
        </w:rPr>
        <w:t xml:space="preserve"> </w:t>
      </w:r>
      <w:r w:rsidR="00BE63D5" w:rsidRPr="00CE7EEA">
        <w:rPr>
          <w:lang w:val="en-GB" w:eastAsia="ko-KR"/>
        </w:rPr>
        <w:t>RSRP measurement provides a reasonable metric for making a handover decision. A cell can be selected as a target cell for handover if it has a better RSRP than the RSPR of the current serving for example by a certain threshold. RSRP measurements don’t take into account the interference in cell. In some cases, the target cell might have a sufficiently better RSRP than the serving cell, but has significantly higher interference, which would lead to a lower signal quality if handover were to t</w:t>
      </w:r>
      <w:r w:rsidR="00BE63D5">
        <w:rPr>
          <w:lang w:val="en-GB" w:eastAsia="ko-KR"/>
        </w:rPr>
        <w:t>ake place to the target cell. In</w:t>
      </w:r>
      <w:r w:rsidR="00BE63D5" w:rsidRPr="00CE7EEA">
        <w:rPr>
          <w:lang w:val="en-GB" w:eastAsia="ko-KR"/>
        </w:rPr>
        <w:t xml:space="preserve"> those case</w:t>
      </w:r>
      <w:r w:rsidR="00BE63D5">
        <w:rPr>
          <w:lang w:val="en-GB" w:eastAsia="ko-KR"/>
        </w:rPr>
        <w:t>s</w:t>
      </w:r>
      <w:r w:rsidR="00BE63D5" w:rsidRPr="00CE7EEA">
        <w:rPr>
          <w:lang w:val="en-GB" w:eastAsia="ko-KR"/>
        </w:rPr>
        <w:t xml:space="preserve">, it might seem that using an SINR-type measurement is a better metric than the L1-RSRP metric or using an SINR-type measurement in addition to the L1-RSRP. However, the L1-SINR, which is the ratio between L1-signal power and the interference of a slot can be quite a noisy measurement that can vary significantly from </w:t>
      </w:r>
      <w:r w:rsidR="00BE63D5">
        <w:rPr>
          <w:lang w:val="en-GB" w:eastAsia="ko-KR"/>
        </w:rPr>
        <w:t xml:space="preserve">one </w:t>
      </w:r>
      <w:r w:rsidR="00BE63D5" w:rsidRPr="00CE7EEA">
        <w:rPr>
          <w:lang w:val="en-GB" w:eastAsia="ko-KR"/>
        </w:rPr>
        <w:t>measurement instance to another. There could be several ways to overcome variability of the L1-SINR:</w:t>
      </w:r>
    </w:p>
    <w:p w14:paraId="3E82FC85" w14:textId="77777777" w:rsidR="00BE63D5" w:rsidRPr="00CE7EEA" w:rsidRDefault="00BE63D5" w:rsidP="00BE63D5">
      <w:pPr>
        <w:pStyle w:val="ListParagraph"/>
        <w:numPr>
          <w:ilvl w:val="0"/>
          <w:numId w:val="25"/>
        </w:numPr>
        <w:rPr>
          <w:lang w:val="en-GB" w:eastAsia="ko-KR"/>
        </w:rPr>
      </w:pPr>
      <w:r w:rsidRPr="00CE7EEA">
        <w:rPr>
          <w:lang w:val="en-GB" w:eastAsia="ko-KR"/>
        </w:rPr>
        <w:t xml:space="preserve">A first alternative is taking an average (e.g., exponential average) of the L1-SINR across several slots. </w:t>
      </w:r>
      <w:r>
        <w:rPr>
          <w:lang w:val="en-GB" w:eastAsia="ko-KR"/>
        </w:rPr>
        <w:t>The longer the averaging window the</w:t>
      </w:r>
      <w:r w:rsidRPr="00CE7EEA">
        <w:rPr>
          <w:lang w:val="en-GB" w:eastAsia="ko-KR"/>
        </w:rPr>
        <w:t xml:space="preserve"> more stable the L1-SINR. However, this comes at an expense of a longer latency.</w:t>
      </w:r>
    </w:p>
    <w:p w14:paraId="421E4193" w14:textId="77777777" w:rsidR="00BE63D5" w:rsidRPr="00CE7EEA" w:rsidRDefault="00BE63D5" w:rsidP="00BE63D5">
      <w:pPr>
        <w:pStyle w:val="ListParagraph"/>
        <w:numPr>
          <w:ilvl w:val="0"/>
          <w:numId w:val="25"/>
        </w:numPr>
        <w:rPr>
          <w:lang w:val="en-GB" w:eastAsia="ko-KR"/>
        </w:rPr>
      </w:pPr>
      <w:r w:rsidRPr="00CE7EEA">
        <w:rPr>
          <w:lang w:val="en-GB" w:eastAsia="ko-KR"/>
        </w:rPr>
        <w:t>A second alternative is calculating a longer term average (e.g., exponential average) of the L1 interference over a window with a certain size. The long term average interface is then used to divide L1-RSRP to get an L1-SINR measurement that can be used for handover purposes, i.e., L1-SINR = (L1-RSRP/Long term average interference). The L1-RSRP is measurement in one measurement instance (i.e., without averaging), hence the latency of calculating this metric can be short.</w:t>
      </w:r>
    </w:p>
    <w:p w14:paraId="1DC67447" w14:textId="603AAC40" w:rsidR="00BE63D5" w:rsidRDefault="00BE63D5" w:rsidP="00BE63D5">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45EEFCD3" w14:textId="11584A31" w:rsidR="00071371" w:rsidRDefault="00672CC9" w:rsidP="00BE63D5">
      <w:pPr>
        <w:rPr>
          <w:lang w:val="en-GB" w:eastAsia="ko-KR"/>
        </w:rPr>
      </w:pPr>
      <w:r>
        <w:rPr>
          <w:lang w:val="en-GB" w:eastAsia="ko-KR"/>
        </w:rPr>
        <w:t>Another aspect related to measurement metric reporting is filtering the L1 measurements to avoid the ping-pong issues. Filtering of L1 measurements at the UE before reporting can introduce additional latency, hence reducing the benefit of L1/L2 mobility. Furthermore, it can be left up to network implementation whether or not to filter the L1 measurements provided by the UE before using to make a handover decision.</w:t>
      </w:r>
    </w:p>
    <w:p w14:paraId="46196B41" w14:textId="08F83557" w:rsidR="00672CC9" w:rsidRPr="00672CC9" w:rsidRDefault="00672CC9" w:rsidP="00BE63D5">
      <w:pPr>
        <w:rPr>
          <w:b/>
          <w:i/>
          <w:lang w:val="en-GB" w:eastAsia="ko-KR"/>
        </w:rPr>
      </w:pPr>
      <w:r w:rsidRPr="00672CC9">
        <w:rPr>
          <w:b/>
          <w:i/>
          <w:lang w:val="en-GB" w:eastAsia="ko-KR"/>
        </w:rPr>
        <w:t>Observation 4: Filtering of L1 measurement results can be left to network implementation if needed.</w:t>
      </w:r>
    </w:p>
    <w:p w14:paraId="5984C9A9" w14:textId="5BC9D9D6" w:rsidR="00071371" w:rsidRPr="00071371" w:rsidRDefault="00071371" w:rsidP="00071371">
      <w:pPr>
        <w:pStyle w:val="Heading2"/>
        <w:numPr>
          <w:ilvl w:val="2"/>
          <w:numId w:val="35"/>
        </w:numPr>
        <w:rPr>
          <w:lang w:eastAsia="ko-KR"/>
        </w:rPr>
      </w:pPr>
      <w:r>
        <w:rPr>
          <w:lang w:eastAsia="ko-KR"/>
        </w:rPr>
        <w:t xml:space="preserve"> </w:t>
      </w:r>
      <w:r w:rsidR="006B45C1">
        <w:rPr>
          <w:lang w:eastAsia="ko-KR"/>
        </w:rPr>
        <w:t xml:space="preserve">L1 </w:t>
      </w:r>
      <w:r>
        <w:rPr>
          <w:lang w:eastAsia="ko-KR"/>
        </w:rPr>
        <w:t>Measurement Configuration</w:t>
      </w:r>
    </w:p>
    <w:p w14:paraId="6D838EC8" w14:textId="783BFE08" w:rsidR="008D30A4" w:rsidRDefault="0026150A" w:rsidP="00BE6550">
      <w:pPr>
        <w:rPr>
          <w:lang w:val="en-GB" w:eastAsia="ko-KR"/>
        </w:rPr>
      </w:pPr>
      <w:r>
        <w:rPr>
          <w:lang w:val="en-GB" w:eastAsia="ko-KR"/>
        </w:rPr>
        <w:t>In RAN1#112</w:t>
      </w:r>
      <w:r w:rsidR="008D30A4">
        <w:rPr>
          <w:lang w:val="en-GB" w:eastAsia="ko-KR"/>
        </w:rPr>
        <w:t xml:space="preserve">, the configuration framework for L1 measurements was discussed, </w:t>
      </w:r>
      <w:r>
        <w:rPr>
          <w:lang w:val="en-GB" w:eastAsia="ko-KR"/>
        </w:rPr>
        <w:t>and the following agreement was made</w:t>
      </w:r>
      <w:r w:rsidR="008D30A4">
        <w:rPr>
          <w:lang w:val="en-GB" w:eastAsia="ko-KR"/>
        </w:rPr>
        <w:t>:</w:t>
      </w:r>
    </w:p>
    <w:p w14:paraId="16036EE8" w14:textId="1C5195D6" w:rsidR="008D30A4" w:rsidRDefault="0026150A" w:rsidP="00BE6550">
      <w:pPr>
        <w:rPr>
          <w:lang w:val="en-GB" w:eastAsia="ko-KR"/>
        </w:rPr>
      </w:pPr>
      <w:r>
        <w:rPr>
          <w:noProof/>
        </w:rPr>
        <w:lastRenderedPageBreak/>
        <mc:AlternateContent>
          <mc:Choice Requires="wps">
            <w:drawing>
              <wp:anchor distT="0" distB="0" distL="114300" distR="114300" simplePos="0" relativeHeight="251698176" behindDoc="0" locked="0" layoutInCell="1" allowOverlap="1" wp14:anchorId="10A188FB" wp14:editId="2B09CA7D">
                <wp:simplePos x="0" y="0"/>
                <wp:positionH relativeFrom="column">
                  <wp:posOffset>0</wp:posOffset>
                </wp:positionH>
                <wp:positionV relativeFrom="paragraph">
                  <wp:posOffset>0</wp:posOffset>
                </wp:positionV>
                <wp:extent cx="1828800" cy="1828800"/>
                <wp:effectExtent l="0" t="0" r="24765" b="1079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FF4C885" w14:textId="77777777" w:rsidR="0026150A" w:rsidRPr="009560DE" w:rsidRDefault="0026150A" w:rsidP="0026150A">
                            <w:pPr>
                              <w:rPr>
                                <w:rFonts w:ascii="DengXian Light" w:hAnsi="DengXian Light"/>
                                <w:highlight w:val="green"/>
                                <w:lang w:eastAsia="ja-JP"/>
                              </w:rPr>
                            </w:pPr>
                            <w:r w:rsidRPr="009560DE">
                              <w:rPr>
                                <w:highlight w:val="green"/>
                              </w:rPr>
                              <w:t>Agreement</w:t>
                            </w:r>
                          </w:p>
                          <w:p w14:paraId="4CBD8D01" w14:textId="77777777" w:rsidR="0026150A" w:rsidRPr="00925481" w:rsidRDefault="0026150A" w:rsidP="0026150A">
                            <w:pPr>
                              <w:pStyle w:val="ListParagraph"/>
                              <w:numPr>
                                <w:ilvl w:val="0"/>
                                <w:numId w:val="41"/>
                              </w:numPr>
                              <w:snapToGrid w:val="0"/>
                              <w:spacing w:after="100" w:afterAutospacing="1"/>
                              <w:contextualSpacing w:val="0"/>
                              <w:jc w:val="both"/>
                            </w:pPr>
                            <w:r w:rsidRPr="00925481">
                              <w:t>For L1-RSRP measurement RS configuration</w:t>
                            </w:r>
                          </w:p>
                          <w:p w14:paraId="1ED72E6A"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For SSB based L1-RSRP measurement: </w:t>
                            </w:r>
                          </w:p>
                          <w:p w14:paraId="401C6430"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As a starting point, at least the following information needs to be provided to a UE, e.g.</w:t>
                            </w:r>
                          </w:p>
                          <w:p w14:paraId="1C3C4A73"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For intra- and inter- frequency: PCI or logical ID (e.g., as being defined in R17 ICBM), time domain (e.g. SMTC or periodicity and SSB position in burst) </w:t>
                            </w:r>
                          </w:p>
                          <w:p w14:paraId="5000DC6B"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For inter-frequency: frequency domain location (e.g. center frequency), SCS</w:t>
                            </w:r>
                          </w:p>
                          <w:p w14:paraId="4C14C904"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FFS: transmission power (for pathloss calculation)</w:t>
                            </w:r>
                          </w:p>
                          <w:p w14:paraId="5470779E"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Note: other parameters included in the configuration can be further discussed</w:t>
                            </w:r>
                          </w:p>
                          <w:p w14:paraId="79A9C814" w14:textId="77777777" w:rsidR="0026150A" w:rsidRPr="00925481" w:rsidRDefault="0026150A" w:rsidP="0026150A">
                            <w:pPr>
                              <w:pStyle w:val="ListParagraph"/>
                              <w:numPr>
                                <w:ilvl w:val="2"/>
                                <w:numId w:val="41"/>
                              </w:numPr>
                              <w:snapToGrid w:val="0"/>
                              <w:spacing w:after="100" w:afterAutospacing="1"/>
                              <w:contextualSpacing w:val="0"/>
                              <w:jc w:val="both"/>
                            </w:pPr>
                            <w:r>
                              <w:rPr>
                                <w:rFonts w:eastAsia="DengXian" w:hint="eastAsia"/>
                                <w:lang w:eastAsia="zh-CN"/>
                              </w:rPr>
                              <w:t>I</w:t>
                            </w:r>
                            <w:r>
                              <w:rPr>
                                <w:rFonts w:eastAsia="DengXian"/>
                                <w:lang w:eastAsia="zh-CN"/>
                              </w:rPr>
                              <w:t>ncluding above agreement into the LS</w:t>
                            </w:r>
                          </w:p>
                          <w:p w14:paraId="016DA5C0"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The detailed design of RRC structure is up to RAN2, and send an LS to RAN2 to request to work on the RRC structure design on the measurement configuration. </w:t>
                            </w:r>
                          </w:p>
                          <w:p w14:paraId="667C5B3D" w14:textId="77777777" w:rsidR="0026150A" w:rsidRPr="00925481" w:rsidRDefault="0026150A" w:rsidP="0026150A">
                            <w:pPr>
                              <w:pStyle w:val="ListParagraph"/>
                              <w:numPr>
                                <w:ilvl w:val="2"/>
                                <w:numId w:val="41"/>
                              </w:numPr>
                              <w:snapToGrid w:val="0"/>
                              <w:spacing w:after="100" w:afterAutospacing="1"/>
                              <w:contextualSpacing w:val="0"/>
                              <w:jc w:val="both"/>
                            </w:pPr>
                            <w:r>
                              <w:t xml:space="preserve">Following </w:t>
                            </w:r>
                            <w:r w:rsidRPr="00925481">
                              <w:t xml:space="preserve">RAN1 understanding </w:t>
                            </w:r>
                            <w:r>
                              <w:t xml:space="preserve">will be </w:t>
                            </w:r>
                            <w:r w:rsidRPr="00925481">
                              <w:t>provided in the LS</w:t>
                            </w:r>
                          </w:p>
                          <w:p w14:paraId="4BC51E9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has discussed the following configuration options for L1 measurement configurations for SSB till RAN1#112: </w:t>
                            </w:r>
                          </w:p>
                          <w:p w14:paraId="643417BE"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1) Configurations for L1 measurement RS is provided under ServingCellConfig for the serving cells</w:t>
                            </w:r>
                          </w:p>
                          <w:p w14:paraId="3D7FC265"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is useful to reuses the mechanism for Rel-17 ICBM and necessary information to support inter-frequency measurement will be added there.</w:t>
                            </w:r>
                          </w:p>
                          <w:p w14:paraId="69516585"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2) Configurations for L1 measurement RS is provided separately from ServingCellConfig for the serving cells and CellGroupConfig for the candidate cells</w:t>
                            </w:r>
                          </w:p>
                          <w:p w14:paraId="72B08E6F"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is useful to avoid the duplicated configurations for L1 measurement RSs, </w:t>
                            </w:r>
                            <w:r>
                              <w:t>[</w:t>
                            </w:r>
                            <w:r w:rsidRPr="00925481">
                              <w:t xml:space="preserve">and avoid UE to process configurations </w:t>
                            </w:r>
                            <w:r w:rsidRPr="00925481">
                              <w:rPr>
                                <w:strike/>
                              </w:rPr>
                              <w:t>for L1 measurement RS</w:t>
                            </w:r>
                            <w:r w:rsidRPr="00925481">
                              <w:t xml:space="preserve"> provided under CellGroupConfig for the candidate cells</w:t>
                            </w:r>
                            <w:r>
                              <w:t>]</w:t>
                            </w:r>
                          </w:p>
                          <w:p w14:paraId="7A552079"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3) Configurations for L1 measurement RS is provided under CellGroupConfig for the candidate cells</w:t>
                            </w:r>
                          </w:p>
                          <w:p w14:paraId="2ECBAE61"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can achieve the similar benefit as Option 2) by directly referring to the candidate cell configurations. </w:t>
                            </w:r>
                          </w:p>
                          <w:p w14:paraId="56ED92C8"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Note RAN2 has a full flexibility to design the whole RRC structure design.</w:t>
                            </w:r>
                          </w:p>
                          <w:p w14:paraId="7324F0C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believes this is RAN2 expert region, and respectfully asks RAN2 to finalize the RRC structure design after RAN1 finalizes the discussion on RRC parameters. </w:t>
                            </w:r>
                          </w:p>
                          <w:p w14:paraId="6B36C2C2" w14:textId="77777777" w:rsidR="0026150A" w:rsidRPr="00B676D3" w:rsidRDefault="0026150A" w:rsidP="00B676D3">
                            <w:pPr>
                              <w:pStyle w:val="ListParagraph"/>
                              <w:numPr>
                                <w:ilvl w:val="3"/>
                                <w:numId w:val="41"/>
                              </w:numPr>
                              <w:snapToGrid w:val="0"/>
                              <w:spacing w:after="100" w:afterAutospacing="1"/>
                              <w:jc w:val="both"/>
                            </w:pPr>
                            <w:r w:rsidRPr="00925481">
                              <w:t xml:space="preserve">It is noted that RAN1 foresees the necessity of similar discussions on TCI state pool for candidate cells and L1 measurement report configurations.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A188FB" id="Text Box 2" o:spid="_x0000_s1030"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y+X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6gnbwvFETm10O2kM3xV&#10;I/wDc/6ZWVxC5AoPyz/hU0rAmuAkUVKB/f03e4jH3UAvJQ0udU41Xh0l8rvGnbkdjkbhBqIyGn/J&#10;ULHXnu21R+/VEpDKIR6w4VEM8V72YmlBveD1LUJOdDHNMXNOfS8ufXdoeL1cLBYxCLfeMP+g14YH&#10;6DC6QOqmfWHWnAbvcWceoV9+Nn0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ocsvl1gCAADLBAAADgAAAAAAAAAAAAAAAAAuAgAAZHJzL2Uyb0RvYy54bWxQSwECLQAU&#10;AAYACAAAACEANlRPAdkAAAAFAQAADwAAAAAAAAAAAAAAAACyBAAAZHJzL2Rvd25yZXYueG1sUEsF&#10;BgAAAAAEAAQA8wAAALgFAAAAAA==&#10;" fillcolor="#f2f2f2 [3052]" strokeweight=".5pt">
                <v:textbox style="mso-fit-shape-to-text:t">
                  <w:txbxContent>
                    <w:p w14:paraId="5FF4C885" w14:textId="77777777" w:rsidR="0026150A" w:rsidRPr="009560DE" w:rsidRDefault="0026150A" w:rsidP="0026150A">
                      <w:pPr>
                        <w:rPr>
                          <w:rFonts w:ascii="DengXian Light" w:hAnsi="DengXian Light"/>
                          <w:highlight w:val="green"/>
                          <w:lang w:eastAsia="ja-JP"/>
                        </w:rPr>
                      </w:pPr>
                      <w:r w:rsidRPr="009560DE">
                        <w:rPr>
                          <w:highlight w:val="green"/>
                        </w:rPr>
                        <w:t>Agreement</w:t>
                      </w:r>
                    </w:p>
                    <w:p w14:paraId="4CBD8D01" w14:textId="77777777" w:rsidR="0026150A" w:rsidRPr="00925481" w:rsidRDefault="0026150A" w:rsidP="0026150A">
                      <w:pPr>
                        <w:pStyle w:val="ListParagraph"/>
                        <w:numPr>
                          <w:ilvl w:val="0"/>
                          <w:numId w:val="41"/>
                        </w:numPr>
                        <w:snapToGrid w:val="0"/>
                        <w:spacing w:after="100" w:afterAutospacing="1"/>
                        <w:contextualSpacing w:val="0"/>
                        <w:jc w:val="both"/>
                      </w:pPr>
                      <w:r w:rsidRPr="00925481">
                        <w:t>For L1-RSRP measurement RS configuration</w:t>
                      </w:r>
                    </w:p>
                    <w:p w14:paraId="1ED72E6A"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For SSB based L1-RSRP measurement: </w:t>
                      </w:r>
                    </w:p>
                    <w:p w14:paraId="401C6430"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As a starting point, at least the following information needs to be provided to a UE, e.g.</w:t>
                      </w:r>
                    </w:p>
                    <w:p w14:paraId="1C3C4A73"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For intra- and inter- frequency: PCI or logical ID (e.g., as being defined in R17 ICBM), time domain (e.g. SMTC or periodicity and SSB position in burst) </w:t>
                      </w:r>
                    </w:p>
                    <w:p w14:paraId="5000DC6B"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For inter-frequency: frequency domain location (e.g. center frequency), SCS</w:t>
                      </w:r>
                    </w:p>
                    <w:p w14:paraId="4C14C904"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FFS: transmission power (for pathloss calculation)</w:t>
                      </w:r>
                    </w:p>
                    <w:p w14:paraId="5470779E" w14:textId="77777777" w:rsidR="0026150A" w:rsidRPr="00925481" w:rsidRDefault="0026150A" w:rsidP="0026150A">
                      <w:pPr>
                        <w:pStyle w:val="ListParagraph"/>
                        <w:numPr>
                          <w:ilvl w:val="2"/>
                          <w:numId w:val="41"/>
                        </w:numPr>
                        <w:snapToGrid w:val="0"/>
                        <w:spacing w:after="100" w:afterAutospacing="1"/>
                        <w:contextualSpacing w:val="0"/>
                        <w:jc w:val="both"/>
                      </w:pPr>
                      <w:r w:rsidRPr="00925481">
                        <w:t>Note: other parameters included in the configuration can be further discussed</w:t>
                      </w:r>
                    </w:p>
                    <w:p w14:paraId="79A9C814" w14:textId="77777777" w:rsidR="0026150A" w:rsidRPr="00925481" w:rsidRDefault="0026150A" w:rsidP="0026150A">
                      <w:pPr>
                        <w:pStyle w:val="ListParagraph"/>
                        <w:numPr>
                          <w:ilvl w:val="2"/>
                          <w:numId w:val="41"/>
                        </w:numPr>
                        <w:snapToGrid w:val="0"/>
                        <w:spacing w:after="100" w:afterAutospacing="1"/>
                        <w:contextualSpacing w:val="0"/>
                        <w:jc w:val="both"/>
                      </w:pPr>
                      <w:r>
                        <w:rPr>
                          <w:rFonts w:eastAsia="DengXian" w:hint="eastAsia"/>
                          <w:lang w:eastAsia="zh-CN"/>
                        </w:rPr>
                        <w:t>I</w:t>
                      </w:r>
                      <w:r>
                        <w:rPr>
                          <w:rFonts w:eastAsia="DengXian"/>
                          <w:lang w:eastAsia="zh-CN"/>
                        </w:rPr>
                        <w:t>ncluding above agreement into the LS</w:t>
                      </w:r>
                    </w:p>
                    <w:p w14:paraId="016DA5C0" w14:textId="77777777" w:rsidR="0026150A" w:rsidRPr="00925481" w:rsidRDefault="0026150A" w:rsidP="0026150A">
                      <w:pPr>
                        <w:pStyle w:val="ListParagraph"/>
                        <w:numPr>
                          <w:ilvl w:val="1"/>
                          <w:numId w:val="41"/>
                        </w:numPr>
                        <w:snapToGrid w:val="0"/>
                        <w:spacing w:after="100" w:afterAutospacing="1"/>
                        <w:contextualSpacing w:val="0"/>
                        <w:jc w:val="both"/>
                      </w:pPr>
                      <w:r w:rsidRPr="00925481">
                        <w:t xml:space="preserve">The detailed design of RRC structure is up to RAN2, and send an LS to RAN2 to request to work on the RRC structure design on the measurement configuration. </w:t>
                      </w:r>
                    </w:p>
                    <w:p w14:paraId="667C5B3D" w14:textId="77777777" w:rsidR="0026150A" w:rsidRPr="00925481" w:rsidRDefault="0026150A" w:rsidP="0026150A">
                      <w:pPr>
                        <w:pStyle w:val="ListParagraph"/>
                        <w:numPr>
                          <w:ilvl w:val="2"/>
                          <w:numId w:val="41"/>
                        </w:numPr>
                        <w:snapToGrid w:val="0"/>
                        <w:spacing w:after="100" w:afterAutospacing="1"/>
                        <w:contextualSpacing w:val="0"/>
                        <w:jc w:val="both"/>
                      </w:pPr>
                      <w:r>
                        <w:t xml:space="preserve">Following </w:t>
                      </w:r>
                      <w:r w:rsidRPr="00925481">
                        <w:t xml:space="preserve">RAN1 understanding </w:t>
                      </w:r>
                      <w:r>
                        <w:t xml:space="preserve">will be </w:t>
                      </w:r>
                      <w:r w:rsidRPr="00925481">
                        <w:t>provided in the LS</w:t>
                      </w:r>
                    </w:p>
                    <w:p w14:paraId="4BC51E9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has discussed the following configuration options for L1 measurement configurations for SSB till RAN1#112: </w:t>
                      </w:r>
                    </w:p>
                    <w:p w14:paraId="643417BE"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1) Configurations for L1 measurement RS is provided under ServingCellConfig for the serving cells</w:t>
                      </w:r>
                    </w:p>
                    <w:p w14:paraId="3D7FC265"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is useful to reuses the mechanism for Rel-17 ICBM and necessary information to support inter-frequency measurement will be added there.</w:t>
                      </w:r>
                    </w:p>
                    <w:p w14:paraId="69516585"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2) Configurations for L1 measurement RS is provided separately from ServingCellConfig for the serving cells and CellGroupConfig for the candidate cells</w:t>
                      </w:r>
                    </w:p>
                    <w:p w14:paraId="72B08E6F"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is useful to avoid the duplicated configurations for L1 measurement RSs, </w:t>
                      </w:r>
                      <w:r>
                        <w:t>[</w:t>
                      </w:r>
                      <w:r w:rsidRPr="00925481">
                        <w:t xml:space="preserve">and avoid UE to process configurations </w:t>
                      </w:r>
                      <w:r w:rsidRPr="00925481">
                        <w:rPr>
                          <w:strike/>
                        </w:rPr>
                        <w:t>for L1 measurement RS</w:t>
                      </w:r>
                      <w:r w:rsidRPr="00925481">
                        <w:t xml:space="preserve"> provided under CellGroupConfig for the candidate cells</w:t>
                      </w:r>
                      <w:r>
                        <w:t>]</w:t>
                      </w:r>
                    </w:p>
                    <w:p w14:paraId="7A552079" w14:textId="77777777" w:rsidR="0026150A" w:rsidRPr="00925481" w:rsidRDefault="0026150A" w:rsidP="0026150A">
                      <w:pPr>
                        <w:pStyle w:val="ListParagraph"/>
                        <w:numPr>
                          <w:ilvl w:val="4"/>
                          <w:numId w:val="41"/>
                        </w:numPr>
                        <w:snapToGrid w:val="0"/>
                        <w:spacing w:after="100" w:afterAutospacing="1"/>
                        <w:contextualSpacing w:val="0"/>
                        <w:jc w:val="both"/>
                      </w:pPr>
                      <w:r w:rsidRPr="00925481">
                        <w:t>Option 3) Configurations for L1 measurement RS is provided under CellGroupConfig for the candidate cells</w:t>
                      </w:r>
                    </w:p>
                    <w:p w14:paraId="2ECBAE61" w14:textId="77777777" w:rsidR="0026150A" w:rsidRPr="00925481" w:rsidRDefault="0026150A" w:rsidP="0026150A">
                      <w:pPr>
                        <w:pStyle w:val="ListParagraph"/>
                        <w:numPr>
                          <w:ilvl w:val="5"/>
                          <w:numId w:val="41"/>
                        </w:numPr>
                        <w:snapToGrid w:val="0"/>
                        <w:spacing w:after="100" w:afterAutospacing="1"/>
                        <w:contextualSpacing w:val="0"/>
                        <w:jc w:val="both"/>
                      </w:pPr>
                      <w:r w:rsidRPr="00925481">
                        <w:t xml:space="preserve">can achieve the similar benefit as Option 2) by directly referring to the candidate cell configurations. </w:t>
                      </w:r>
                    </w:p>
                    <w:p w14:paraId="56ED92C8"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Note RAN2 has a full flexibility to design the whole RRC structure design.</w:t>
                      </w:r>
                    </w:p>
                    <w:p w14:paraId="7324F0CC" w14:textId="77777777" w:rsidR="0026150A" w:rsidRPr="00925481" w:rsidRDefault="0026150A" w:rsidP="0026150A">
                      <w:pPr>
                        <w:pStyle w:val="ListParagraph"/>
                        <w:numPr>
                          <w:ilvl w:val="3"/>
                          <w:numId w:val="41"/>
                        </w:numPr>
                        <w:snapToGrid w:val="0"/>
                        <w:spacing w:after="100" w:afterAutospacing="1"/>
                        <w:contextualSpacing w:val="0"/>
                        <w:jc w:val="both"/>
                      </w:pPr>
                      <w:r w:rsidRPr="00925481">
                        <w:t xml:space="preserve">RAN1 believes this is RAN2 expert region, and respectfully asks RAN2 to finalize the RRC structure design after RAN1 finalizes the discussion on RRC parameters. </w:t>
                      </w:r>
                    </w:p>
                    <w:p w14:paraId="6B36C2C2" w14:textId="77777777" w:rsidR="0026150A" w:rsidRPr="00B676D3" w:rsidRDefault="0026150A" w:rsidP="00B676D3">
                      <w:pPr>
                        <w:pStyle w:val="ListParagraph"/>
                        <w:numPr>
                          <w:ilvl w:val="3"/>
                          <w:numId w:val="41"/>
                        </w:numPr>
                        <w:snapToGrid w:val="0"/>
                        <w:spacing w:after="100" w:afterAutospacing="1"/>
                        <w:jc w:val="both"/>
                      </w:pPr>
                      <w:r w:rsidRPr="00925481">
                        <w:t xml:space="preserve">It is noted that RAN1 foresees the necessity of similar discussions on TCI state pool for candidate cells and L1 measurement report configurations. </w:t>
                      </w:r>
                    </w:p>
                  </w:txbxContent>
                </v:textbox>
                <w10:wrap type="square"/>
              </v:shape>
            </w:pict>
          </mc:Fallback>
        </mc:AlternateContent>
      </w:r>
    </w:p>
    <w:p w14:paraId="76123712" w14:textId="567448FA" w:rsidR="00071371" w:rsidRDefault="0026150A" w:rsidP="00BE6550">
      <w:pPr>
        <w:rPr>
          <w:lang w:val="en-GB" w:eastAsia="ko-KR"/>
        </w:rPr>
      </w:pPr>
      <w:r>
        <w:rPr>
          <w:lang w:val="en-GB" w:eastAsia="ko-KR"/>
        </w:rPr>
        <w:t xml:space="preserve">This agreement identifies the parameters needed for </w:t>
      </w:r>
      <w:r w:rsidRPr="00925481">
        <w:t>L1-RSRP measurement RS configuration</w:t>
      </w:r>
      <w:r>
        <w:t xml:space="preserve"> for intra-frequency and inter-frequency. </w:t>
      </w:r>
      <w:r>
        <w:rPr>
          <w:lang w:val="en-GB" w:eastAsia="ko-KR"/>
        </w:rPr>
        <w:t>R</w:t>
      </w:r>
      <w:r w:rsidR="008D30A4">
        <w:rPr>
          <w:lang w:val="en-GB" w:eastAsia="ko-KR"/>
        </w:rPr>
        <w:t>el-18 LTM can be considered as an extension of the Rel-17 inter-cell beam management (ICBM). In Rel-17, additional PCI</w:t>
      </w:r>
      <w:r w:rsidR="00EB2E65">
        <w:rPr>
          <w:lang w:val="en-GB" w:eastAsia="ko-KR"/>
        </w:rPr>
        <w:t>s and corresponding SSBs</w:t>
      </w:r>
      <w:r w:rsidR="008D30A4">
        <w:rPr>
          <w:lang w:val="en-GB" w:eastAsia="ko-KR"/>
        </w:rPr>
        <w:t xml:space="preserve"> are configured</w:t>
      </w:r>
      <w:r w:rsidR="00EB2E65">
        <w:rPr>
          <w:lang w:val="en-GB" w:eastAsia="ko-KR"/>
        </w:rPr>
        <w:t xml:space="preserve"> by IE </w:t>
      </w:r>
      <w:r w:rsidR="00EB2E65" w:rsidRPr="00EB2E65">
        <w:rPr>
          <w:lang w:val="en-GB" w:eastAsia="ko-KR"/>
        </w:rPr>
        <w:t>SSB-MTC-AdditionalPCI-r17</w:t>
      </w:r>
      <w:r w:rsidR="008D30A4">
        <w:rPr>
          <w:lang w:val="en-GB" w:eastAsia="ko-KR"/>
        </w:rPr>
        <w:t xml:space="preserve">. </w:t>
      </w:r>
    </w:p>
    <w:p w14:paraId="65C44BED" w14:textId="77FEFEF4" w:rsidR="008D30A4" w:rsidRDefault="008D30A4" w:rsidP="00BE6550">
      <w:pPr>
        <w:rPr>
          <w:lang w:val="en-GB" w:eastAsia="ko-KR"/>
        </w:rPr>
      </w:pPr>
    </w:p>
    <w:p w14:paraId="5F7A1752" w14:textId="66CF5360" w:rsidR="006B45C1" w:rsidRDefault="00EB2E65" w:rsidP="00BE6550">
      <w:pPr>
        <w:rPr>
          <w:lang w:val="en-GB" w:eastAsia="ko-KR"/>
        </w:rPr>
      </w:pPr>
      <w:r>
        <w:rPr>
          <w:noProof/>
        </w:rPr>
        <mc:AlternateContent>
          <mc:Choice Requires="wps">
            <w:drawing>
              <wp:anchor distT="0" distB="0" distL="114300" distR="114300" simplePos="0" relativeHeight="251696128" behindDoc="0" locked="0" layoutInCell="1" allowOverlap="1" wp14:anchorId="060A8C3E" wp14:editId="5DB2E935">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t>AdditionalPCIIndex-r17,</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PhysCellId,</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shortBitmap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(4)),</w:t>
                            </w:r>
                            <w:r>
                              <w:br/>
                            </w:r>
                            <w:r>
                              <w:rPr>
                                <w:rStyle w:val="markedcontent"/>
                                <w:rFonts w:ascii="Courier New" w:hAnsi="Courier New" w:cs="Courier New"/>
                              </w:rPr>
                              <w:t xml:space="preserve">                mediumBitmap </w:t>
                            </w:r>
                            <w:r>
                              <w:rPr>
                                <w:rStyle w:val="markedcontent"/>
                                <w:rFonts w:ascii="Courier New" w:hAnsi="Courier New" w:cs="Courier New"/>
                              </w:rPr>
                              <w:tab/>
                            </w:r>
                            <w:r>
                              <w:rPr>
                                <w:rStyle w:val="markedcontent"/>
                                <w:rFonts w:ascii="Courier New" w:hAnsi="Courier New" w:cs="Courier New"/>
                              </w:rPr>
                              <w:tab/>
                              <w:t xml:space="preserve">     BIT STRING (SIZE (8)),</w:t>
                            </w:r>
                            <w:r>
                              <w:br/>
                            </w:r>
                            <w:r>
                              <w:rPr>
                                <w:rStyle w:val="markedcontent"/>
                                <w:rFonts w:ascii="Courier New" w:hAnsi="Courier New" w:cs="Courier New"/>
                              </w:rPr>
                              <w:t xml:space="preserve">                longBitmap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0A8C3E" id="Text Box 19" o:spid="_x0000_s1031"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bVCPEPgIAAIEEAAAOAAAAAAAAAAAA&#10;AAAAAC4CAABkcnMvZTJvRG9jLnhtbFBLAQItABQABgAIAAAAIQC3DAMI1wAAAAUBAAAPAAAAAAAA&#10;AAAAAAAAAJgEAABkcnMvZG93bnJldi54bWxQSwUGAAAAAAQABADzAAAAnAUAAAAA&#10;" filled="f" strokeweight=".5pt">
                <v:textbox style="mso-fit-shape-to-text:t">
                  <w:txbxContent>
                    <w:p w14:paraId="56BCF4F1" w14:textId="5420240B" w:rsidR="00EB2E65" w:rsidRDefault="00EB2E65" w:rsidP="00BE6550">
                      <w:pPr>
                        <w:rPr>
                          <w:rStyle w:val="markedcontent"/>
                          <w:rFonts w:ascii="Courier New" w:hAnsi="Courier New" w:cs="Courier New"/>
                        </w:rPr>
                      </w:pPr>
                      <w:r>
                        <w:rPr>
                          <w:rStyle w:val="markedcontent"/>
                          <w:rFonts w:ascii="Courier New" w:hAnsi="Courier New" w:cs="Courier New"/>
                        </w:rPr>
                        <w:t>SSB-MTC-AdditionalPCI-r17 ::= SEQUENCE {</w:t>
                      </w:r>
                      <w:r>
                        <w:br/>
                      </w:r>
                      <w:r>
                        <w:rPr>
                          <w:rStyle w:val="markedcontent"/>
                          <w:rFonts w:ascii="Courier New" w:hAnsi="Courier New" w:cs="Courier New"/>
                        </w:rPr>
                        <w:t xml:space="preserve">         additionalPCIIndex-r17 </w:t>
                      </w:r>
                      <w:r>
                        <w:rPr>
                          <w:rStyle w:val="markedcontent"/>
                          <w:rFonts w:ascii="Courier New" w:hAnsi="Courier New" w:cs="Courier New"/>
                        </w:rPr>
                        <w:tab/>
                        <w:t>AdditionalPCIIndex-r17,</w:t>
                      </w:r>
                      <w:r>
                        <w:br/>
                      </w:r>
                      <w:r>
                        <w:rPr>
                          <w:rStyle w:val="markedcontent"/>
                          <w:rFonts w:ascii="Courier New" w:hAnsi="Courier New" w:cs="Courier New"/>
                        </w:rPr>
                        <w:t xml:space="preserve">         additionalPCI-r17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PhysCellId,</w:t>
                      </w:r>
                      <w:r>
                        <w:br/>
                      </w:r>
                      <w:r>
                        <w:rPr>
                          <w:rStyle w:val="markedcontent"/>
                          <w:rFonts w:ascii="Courier New" w:hAnsi="Courier New" w:cs="Courier New"/>
                        </w:rPr>
                        <w:t xml:space="preserve">         periodicity-r17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ENUMERATED { ms5, ms10, ms20, ms40, ms80,                  ms160, spare2, spare1 },</w:t>
                      </w:r>
                      <w:r>
                        <w:br/>
                      </w:r>
                      <w:r>
                        <w:rPr>
                          <w:rStyle w:val="markedcontent"/>
                          <w:rFonts w:ascii="Courier New" w:hAnsi="Courier New" w:cs="Courier New"/>
                        </w:rPr>
                        <w:t xml:space="preserve">         ssb-PositionsInBurst-r17 CHOICE {</w:t>
                      </w:r>
                      <w:r>
                        <w:br/>
                      </w:r>
                      <w:r>
                        <w:rPr>
                          <w:rStyle w:val="markedcontent"/>
                          <w:rFonts w:ascii="Courier New" w:hAnsi="Courier New" w:cs="Courier New"/>
                        </w:rPr>
                        <w:t xml:space="preserve">                shortBitmap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(4)),</w:t>
                      </w:r>
                      <w:r>
                        <w:br/>
                      </w:r>
                      <w:r>
                        <w:rPr>
                          <w:rStyle w:val="markedcontent"/>
                          <w:rFonts w:ascii="Courier New" w:hAnsi="Courier New" w:cs="Courier New"/>
                        </w:rPr>
                        <w:t xml:space="preserve">                mediumBitmap </w:t>
                      </w:r>
                      <w:r>
                        <w:rPr>
                          <w:rStyle w:val="markedcontent"/>
                          <w:rFonts w:ascii="Courier New" w:hAnsi="Courier New" w:cs="Courier New"/>
                        </w:rPr>
                        <w:tab/>
                      </w:r>
                      <w:r>
                        <w:rPr>
                          <w:rStyle w:val="markedcontent"/>
                          <w:rFonts w:ascii="Courier New" w:hAnsi="Courier New" w:cs="Courier New"/>
                        </w:rPr>
                        <w:tab/>
                        <w:t xml:space="preserve">     BIT STRING (SIZE (8)),</w:t>
                      </w:r>
                      <w:r>
                        <w:br/>
                      </w:r>
                      <w:r>
                        <w:rPr>
                          <w:rStyle w:val="markedcontent"/>
                          <w:rFonts w:ascii="Courier New" w:hAnsi="Courier New" w:cs="Courier New"/>
                        </w:rPr>
                        <w:t xml:space="preserve">                longBitmap </w:t>
                      </w:r>
                      <w:r>
                        <w:rPr>
                          <w:rStyle w:val="markedcontent"/>
                          <w:rFonts w:ascii="Courier New" w:hAnsi="Courier New" w:cs="Courier New"/>
                        </w:rPr>
                        <w:tab/>
                      </w:r>
                      <w:r>
                        <w:rPr>
                          <w:rStyle w:val="markedcontent"/>
                          <w:rFonts w:ascii="Courier New" w:hAnsi="Courier New" w:cs="Courier New"/>
                        </w:rPr>
                        <w:tab/>
                      </w:r>
                      <w:r>
                        <w:rPr>
                          <w:rStyle w:val="markedcontent"/>
                          <w:rFonts w:ascii="Courier New" w:hAnsi="Courier New" w:cs="Courier New"/>
                        </w:rPr>
                        <w:tab/>
                        <w:t xml:space="preserve">     BIT STRING (SIZE (64))</w:t>
                      </w:r>
                      <w:r>
                        <w:br/>
                      </w:r>
                      <w:r>
                        <w:rPr>
                          <w:rStyle w:val="markedcontent"/>
                          <w:rFonts w:ascii="Courier New" w:hAnsi="Courier New" w:cs="Courier New"/>
                        </w:rPr>
                        <w:t xml:space="preserve">         },</w:t>
                      </w:r>
                      <w:r>
                        <w:br/>
                      </w:r>
                      <w:r>
                        <w:rPr>
                          <w:rStyle w:val="markedcontent"/>
                          <w:rFonts w:ascii="Courier New" w:hAnsi="Courier New" w:cs="Courier New"/>
                        </w:rPr>
                        <w:t xml:space="preserve">         ss-PBCH-BlockPower-r17 INTEGER (-60..50)</w:t>
                      </w:r>
                    </w:p>
                    <w:p w14:paraId="2A0D9852" w14:textId="77777777" w:rsidR="00EB2E65" w:rsidRPr="00CF76C0" w:rsidRDefault="00EB2E65" w:rsidP="00CF76C0">
                      <w:pPr>
                        <w:rPr>
                          <w:rFonts w:ascii="Courier New" w:hAnsi="Courier New" w:cs="Courier New"/>
                        </w:rPr>
                      </w:pPr>
                      <w:r>
                        <w:rPr>
                          <w:rStyle w:val="markedcontent"/>
                          <w:rFonts w:ascii="Courier New" w:hAnsi="Courier New" w:cs="Courier New"/>
                        </w:rPr>
                        <w:t>}</w:t>
                      </w:r>
                    </w:p>
                  </w:txbxContent>
                </v:textbox>
                <w10:wrap type="square"/>
              </v:shape>
            </w:pict>
          </mc:Fallback>
        </mc:AlternateContent>
      </w:r>
      <w:r w:rsidR="008D30A4">
        <w:br/>
      </w:r>
    </w:p>
    <w:p w14:paraId="3ABE861B" w14:textId="6B4ABE34" w:rsidR="006B45C1" w:rsidRDefault="006B45C1" w:rsidP="00BE6550">
      <w:pPr>
        <w:rPr>
          <w:lang w:val="en-GB" w:eastAsia="ko-KR"/>
        </w:rPr>
      </w:pPr>
      <w:r>
        <w:rPr>
          <w:lang w:val="en-GB" w:eastAsia="ko-KR"/>
        </w:rPr>
        <w:t xml:space="preserve">In RAN1#112b-e, it was further agreed that the </w:t>
      </w:r>
      <w:r w:rsidRPr="006B45C1">
        <w:rPr>
          <w:lang w:val="en-GB" w:eastAsia="ko-KR"/>
        </w:rPr>
        <w:t>s-PBCH-BlockPower for candidate cells is included in the LTM configuration</w:t>
      </w:r>
      <w:r>
        <w:rPr>
          <w:lang w:val="en-GB" w:eastAsia="ko-KR"/>
        </w:rPr>
        <w:t xml:space="preserve">. This is needed at least for performing a PRACH preamble transmission towards the target cell. One </w:t>
      </w:r>
      <w:r>
        <w:rPr>
          <w:lang w:val="en-GB" w:eastAsia="ko-KR"/>
        </w:rPr>
        <w:lastRenderedPageBreak/>
        <w:t>remaining the agreement made in RAN1#112 is how to configure the timing parameters. Two options have been discussed in RAN1#112b-e (in R1-2304</w:t>
      </w:r>
      <w:r w:rsidR="00A56C5C">
        <w:rPr>
          <w:lang w:val="en-GB" w:eastAsia="ko-KR"/>
        </w:rPr>
        <w:t>274) for intra-frequency configurations. The first option is to provide periodicity (</w:t>
      </w:r>
      <w:r w:rsidR="00A56C5C" w:rsidRPr="00A56C5C">
        <w:rPr>
          <w:i/>
        </w:rPr>
        <w:t>ssb-Periodicity</w:t>
      </w:r>
      <w:r w:rsidR="00A56C5C">
        <w:rPr>
          <w:lang w:val="en-GB" w:eastAsia="ko-KR"/>
        </w:rPr>
        <w:t>) and SSB position in burst (</w:t>
      </w:r>
      <w:r w:rsidR="00A56C5C" w:rsidRPr="00A56C5C">
        <w:rPr>
          <w:i/>
        </w:rPr>
        <w:t>ssb-PositionsInBurst</w:t>
      </w:r>
      <w:r w:rsidR="00A56C5C">
        <w:rPr>
          <w:lang w:val="en-GB" w:eastAsia="ko-KR"/>
        </w:rPr>
        <w:t>), this would be similar to the configuration used for ICBM. The second option is to provide STMC related information. Our preference is to go with option 1 to increase commonality with Rel-17 ICBM.</w:t>
      </w:r>
      <w:r w:rsidR="00953FD3">
        <w:rPr>
          <w:lang w:val="en-GB" w:eastAsia="ko-KR"/>
        </w:rPr>
        <w:t xml:space="preserve"> This implies that the serving cells need to know at least the </w:t>
      </w:r>
      <w:r w:rsidR="00953FD3" w:rsidRPr="00953FD3">
        <w:rPr>
          <w:lang w:val="en-GB" w:eastAsia="ko-KR"/>
        </w:rPr>
        <w:t>ssb-Periodicity</w:t>
      </w:r>
      <w:r w:rsidR="00953FD3">
        <w:rPr>
          <w:lang w:val="en-GB" w:eastAsia="ko-KR"/>
        </w:rPr>
        <w:t xml:space="preserve"> and the </w:t>
      </w:r>
      <w:r w:rsidR="00953FD3" w:rsidRPr="00953FD3">
        <w:rPr>
          <w:lang w:val="en-GB" w:eastAsia="ko-KR"/>
        </w:rPr>
        <w:t>ssb-PositionsInBurst</w:t>
      </w:r>
      <w:r w:rsidR="00953FD3">
        <w:rPr>
          <w:lang w:val="en-GB" w:eastAsia="ko-KR"/>
        </w:rPr>
        <w:t xml:space="preserve"> of the target cell. RAN1 can send an LS to RAN3 to take this into consideration in the RAN3 design.</w:t>
      </w:r>
    </w:p>
    <w:p w14:paraId="0D5999C4" w14:textId="1F90F5C1" w:rsidR="00A56C5C" w:rsidRPr="00A56C5C" w:rsidRDefault="00A56C5C" w:rsidP="00BE6550">
      <w:pPr>
        <w:rPr>
          <w:b/>
          <w:i/>
          <w:lang w:val="en-GB" w:eastAsia="ko-KR"/>
        </w:rPr>
      </w:pPr>
      <w:r>
        <w:rPr>
          <w:b/>
          <w:i/>
          <w:lang w:val="en-GB" w:eastAsia="ko-KR"/>
        </w:rPr>
        <w:t>Proposal 4</w:t>
      </w:r>
      <w:r w:rsidRPr="00A56C5C">
        <w:rPr>
          <w:b/>
          <w:i/>
          <w:lang w:val="en-GB" w:eastAsia="ko-KR"/>
        </w:rPr>
        <w:t xml:space="preserve">: For the configuration of intra-frequency time domain information for L1 measurement </w:t>
      </w:r>
      <w:r w:rsidRPr="00A56C5C">
        <w:rPr>
          <w:b/>
          <w:i/>
        </w:rPr>
        <w:t>ssb-Periodicity and ssb-PositionsInBurst are provided.</w:t>
      </w:r>
    </w:p>
    <w:p w14:paraId="71AE9D1F" w14:textId="7F91E4EB" w:rsidR="00EB2E65" w:rsidRDefault="00EB2E65" w:rsidP="00BE6550">
      <w:pPr>
        <w:rPr>
          <w:lang w:val="en-GB" w:eastAsia="ko-KR"/>
        </w:rPr>
      </w:pPr>
    </w:p>
    <w:p w14:paraId="1BC6ACC6" w14:textId="787084E3" w:rsidR="00071371" w:rsidRDefault="00071371" w:rsidP="00071371">
      <w:pPr>
        <w:pStyle w:val="Heading2"/>
        <w:numPr>
          <w:ilvl w:val="2"/>
          <w:numId w:val="35"/>
        </w:numPr>
        <w:rPr>
          <w:lang w:eastAsia="ko-KR"/>
        </w:rPr>
      </w:pPr>
      <w:r>
        <w:rPr>
          <w:lang w:eastAsia="ko-KR"/>
        </w:rPr>
        <w:t xml:space="preserve"> </w:t>
      </w:r>
      <w:r w:rsidR="006B45C1">
        <w:rPr>
          <w:lang w:eastAsia="ko-KR"/>
        </w:rPr>
        <w:t xml:space="preserve">L1 </w:t>
      </w:r>
      <w:r>
        <w:rPr>
          <w:lang w:eastAsia="ko-KR"/>
        </w:rPr>
        <w:t xml:space="preserve">Measurement </w:t>
      </w:r>
      <w:r w:rsidR="006B45C1">
        <w:rPr>
          <w:lang w:eastAsia="ko-KR"/>
        </w:rPr>
        <w:t>Reporting</w:t>
      </w:r>
    </w:p>
    <w:p w14:paraId="4ABED407" w14:textId="1316AEA1" w:rsidR="00953FD3" w:rsidRDefault="00315E95" w:rsidP="006B45C1">
      <w:pPr>
        <w:rPr>
          <w:lang w:val="en-GB" w:eastAsia="ko-KR"/>
        </w:rPr>
      </w:pPr>
      <w:r>
        <w:rPr>
          <w:lang w:val="en-GB" w:eastAsia="ko-KR"/>
        </w:rPr>
        <w:t>In RAN1#112b-e, the following agreement was made:</w:t>
      </w:r>
    </w:p>
    <w:p w14:paraId="68361BDF" w14:textId="5B0A4790" w:rsidR="00315E95" w:rsidRDefault="00315E95" w:rsidP="006B45C1">
      <w:pPr>
        <w:rPr>
          <w:lang w:val="en-GB" w:eastAsia="ko-KR"/>
        </w:rPr>
      </w:pPr>
      <w:r>
        <w:rPr>
          <w:noProof/>
        </w:rPr>
        <mc:AlternateContent>
          <mc:Choice Requires="wps">
            <w:drawing>
              <wp:anchor distT="0" distB="0" distL="114300" distR="114300" simplePos="0" relativeHeight="251704320" behindDoc="0" locked="0" layoutInCell="1" allowOverlap="1" wp14:anchorId="34683901" wp14:editId="5304E6F3">
                <wp:simplePos x="0" y="0"/>
                <wp:positionH relativeFrom="column">
                  <wp:posOffset>0</wp:posOffset>
                </wp:positionH>
                <wp:positionV relativeFrom="paragraph">
                  <wp:posOffset>0</wp:posOffset>
                </wp:positionV>
                <wp:extent cx="1828800" cy="1828800"/>
                <wp:effectExtent l="0" t="0" r="24765" b="2794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B8862F" w14:textId="77777777" w:rsidR="00315E95" w:rsidRPr="008C5879" w:rsidRDefault="00315E95" w:rsidP="00315E95">
                            <w:pPr>
                              <w:rPr>
                                <w:rFonts w:eastAsia="DengXian"/>
                                <w:highlight w:val="green"/>
                                <w:lang w:eastAsia="zh-CN"/>
                              </w:rPr>
                            </w:pPr>
                            <w:r w:rsidRPr="008C5879">
                              <w:rPr>
                                <w:rFonts w:eastAsia="DengXian" w:hint="eastAsia"/>
                                <w:highlight w:val="green"/>
                                <w:lang w:eastAsia="zh-CN"/>
                              </w:rPr>
                              <w:t>A</w:t>
                            </w:r>
                            <w:r w:rsidRPr="008C5879">
                              <w:rPr>
                                <w:rFonts w:eastAsia="DengXian"/>
                                <w:highlight w:val="green"/>
                                <w:lang w:eastAsia="zh-CN"/>
                              </w:rPr>
                              <w:t>greement</w:t>
                            </w:r>
                          </w:p>
                          <w:p w14:paraId="05008D86" w14:textId="77777777" w:rsidR="00315E95" w:rsidRPr="00DD609C" w:rsidRDefault="00315E95" w:rsidP="00315E95">
                            <w:pPr>
                              <w:rPr>
                                <w:rFonts w:ascii="Calibri" w:eastAsia="SimSun" w:hAnsi="Calibri"/>
                              </w:rPr>
                            </w:pPr>
                            <w:r w:rsidRPr="00DD609C">
                              <w:rPr>
                                <w:rFonts w:hint="eastAsia"/>
                              </w:rPr>
                              <w:t>For the beam selection for SSB based L1-RSRP measurement report,</w:t>
                            </w:r>
                          </w:p>
                          <w:p w14:paraId="0141F5FF"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5A86E079"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035E5B94"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55EBDEA2"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i/>
                                <w:iCs/>
                              </w:rPr>
                            </w:pPr>
                            <w:r w:rsidRPr="00DD609C">
                              <w:rPr>
                                <w:rFonts w:hint="eastAsia"/>
                              </w:rPr>
                              <w:t xml:space="preserve">Max values of M and L are based on UE capability, and at least M x L=4 is supported as a UE capability, other UE capabilities are FFS </w:t>
                            </w:r>
                          </w:p>
                          <w:p w14:paraId="54C8CA96" w14:textId="77777777" w:rsidR="00315E95" w:rsidRPr="00DD609C" w:rsidRDefault="00315E95" w:rsidP="00315E95">
                            <w:pPr>
                              <w:pStyle w:val="ListParagraph"/>
                              <w:numPr>
                                <w:ilvl w:val="2"/>
                                <w:numId w:val="45"/>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beams </w:t>
                            </w:r>
                          </w:p>
                          <w:p w14:paraId="3610BF40"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configuration </w:t>
                            </w:r>
                          </w:p>
                          <w:p w14:paraId="3B85BD29"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14B6AF9B"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3F7B7B64" w14:textId="77777777" w:rsidR="00315E95" w:rsidRPr="00A30CC8" w:rsidRDefault="00315E95" w:rsidP="00A30CC8">
                            <w:pPr>
                              <w:pStyle w:val="ListParagraph"/>
                              <w:numPr>
                                <w:ilvl w:val="1"/>
                                <w:numId w:val="45"/>
                              </w:numPr>
                              <w:tabs>
                                <w:tab w:val="left" w:pos="1440"/>
                              </w:tabs>
                              <w:snapToGrid w:val="0"/>
                              <w:spacing w:after="100" w:afterAutospacing="1"/>
                              <w:ind w:left="1440"/>
                              <w:jc w:val="both"/>
                              <w:rPr>
                                <w:lang w:eastAsia="zh-CN"/>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683901" id="Text Box 6" o:spid="_x0000_s1032" type="#_x0000_t202" style="position:absolute;margin-left:0;margin-top:0;width:2in;height:2in;z-index:251704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DY1jCXVwIAAMsEAAAOAAAAAAAAAAAAAAAAAC4CAABkcnMvZTJvRG9jLnhtbFBLAQItABQA&#10;BgAIAAAAIQA2VE8B2QAAAAUBAAAPAAAAAAAAAAAAAAAAALEEAABkcnMvZG93bnJldi54bWxQSwUG&#10;AAAAAAQABADzAAAAtwUAAAAA&#10;" fillcolor="#f2f2f2 [3052]" strokeweight=".5pt">
                <v:textbox style="mso-fit-shape-to-text:t">
                  <w:txbxContent>
                    <w:p w14:paraId="1FB8862F" w14:textId="77777777" w:rsidR="00315E95" w:rsidRPr="008C5879" w:rsidRDefault="00315E95" w:rsidP="00315E95">
                      <w:pPr>
                        <w:rPr>
                          <w:rFonts w:eastAsia="DengXian"/>
                          <w:highlight w:val="green"/>
                          <w:lang w:eastAsia="zh-CN"/>
                        </w:rPr>
                      </w:pPr>
                      <w:r w:rsidRPr="008C5879">
                        <w:rPr>
                          <w:rFonts w:eastAsia="DengXian" w:hint="eastAsia"/>
                          <w:highlight w:val="green"/>
                          <w:lang w:eastAsia="zh-CN"/>
                        </w:rPr>
                        <w:t>A</w:t>
                      </w:r>
                      <w:r w:rsidRPr="008C5879">
                        <w:rPr>
                          <w:rFonts w:eastAsia="DengXian"/>
                          <w:highlight w:val="green"/>
                          <w:lang w:eastAsia="zh-CN"/>
                        </w:rPr>
                        <w:t>greement</w:t>
                      </w:r>
                    </w:p>
                    <w:p w14:paraId="05008D86" w14:textId="77777777" w:rsidR="00315E95" w:rsidRPr="00DD609C" w:rsidRDefault="00315E95" w:rsidP="00315E95">
                      <w:pPr>
                        <w:rPr>
                          <w:rFonts w:ascii="Calibri" w:eastAsia="SimSun" w:hAnsi="Calibri"/>
                        </w:rPr>
                      </w:pPr>
                      <w:r w:rsidRPr="00DD609C">
                        <w:rPr>
                          <w:rFonts w:hint="eastAsia"/>
                        </w:rPr>
                        <w:t>For the beam selection for SSB based L1-RSRP measurement report,</w:t>
                      </w:r>
                    </w:p>
                    <w:p w14:paraId="0141F5FF"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5A86E079"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035E5B94"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55EBDEA2"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i/>
                          <w:iCs/>
                        </w:rPr>
                      </w:pPr>
                      <w:r w:rsidRPr="00DD609C">
                        <w:rPr>
                          <w:rFonts w:hint="eastAsia"/>
                        </w:rPr>
                        <w:t xml:space="preserve">Max values of M and L are based on UE capability, and at least M x L=4 is supported as a UE capability, other UE capabilities are FFS </w:t>
                      </w:r>
                    </w:p>
                    <w:p w14:paraId="54C8CA96" w14:textId="77777777" w:rsidR="00315E95" w:rsidRPr="00DD609C" w:rsidRDefault="00315E95" w:rsidP="00315E95">
                      <w:pPr>
                        <w:pStyle w:val="ListParagraph"/>
                        <w:numPr>
                          <w:ilvl w:val="2"/>
                          <w:numId w:val="45"/>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beams </w:t>
                      </w:r>
                    </w:p>
                    <w:p w14:paraId="3610BF40"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configuration </w:t>
                      </w:r>
                    </w:p>
                    <w:p w14:paraId="3B85BD29" w14:textId="77777777" w:rsidR="00315E95" w:rsidRPr="00DD609C" w:rsidRDefault="00315E95" w:rsidP="00315E95">
                      <w:pPr>
                        <w:pStyle w:val="ListParagraph"/>
                        <w:numPr>
                          <w:ilvl w:val="0"/>
                          <w:numId w:val="45"/>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14B6AF9B" w14:textId="77777777" w:rsidR="00315E95" w:rsidRPr="00DD609C" w:rsidRDefault="00315E95" w:rsidP="00315E95">
                      <w:pPr>
                        <w:pStyle w:val="ListParagraph"/>
                        <w:numPr>
                          <w:ilvl w:val="1"/>
                          <w:numId w:val="45"/>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3F7B7B64" w14:textId="77777777" w:rsidR="00315E95" w:rsidRPr="00A30CC8" w:rsidRDefault="00315E95" w:rsidP="00A30CC8">
                      <w:pPr>
                        <w:pStyle w:val="ListParagraph"/>
                        <w:numPr>
                          <w:ilvl w:val="1"/>
                          <w:numId w:val="45"/>
                        </w:numPr>
                        <w:tabs>
                          <w:tab w:val="left" w:pos="1440"/>
                        </w:tabs>
                        <w:snapToGrid w:val="0"/>
                        <w:spacing w:after="100" w:afterAutospacing="1"/>
                        <w:ind w:left="1440"/>
                        <w:jc w:val="both"/>
                        <w:rPr>
                          <w:lang w:eastAsia="zh-CN"/>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txbxContent>
                </v:textbox>
                <w10:wrap type="square"/>
              </v:shape>
            </w:pict>
          </mc:Fallback>
        </mc:AlternateContent>
      </w:r>
    </w:p>
    <w:p w14:paraId="4C042068" w14:textId="5FDBC920" w:rsidR="005543DA" w:rsidRDefault="005543DA" w:rsidP="006B45C1">
      <w:pPr>
        <w:rPr>
          <w:lang w:val="en-GB" w:eastAsia="ko-KR"/>
        </w:rPr>
      </w:pPr>
      <w:r>
        <w:rPr>
          <w:lang w:val="en-GB" w:eastAsia="ko-KR"/>
        </w:rPr>
        <w:t>There are several open points in this agreement:</w:t>
      </w:r>
    </w:p>
    <w:p w14:paraId="595C0D62" w14:textId="77777777" w:rsidR="005543DA" w:rsidRDefault="005543DA" w:rsidP="006B45C1">
      <w:pPr>
        <w:pStyle w:val="ListParagraph"/>
        <w:numPr>
          <w:ilvl w:val="0"/>
          <w:numId w:val="25"/>
        </w:numPr>
        <w:rPr>
          <w:lang w:val="en-GB" w:eastAsia="ko-KR"/>
        </w:rPr>
      </w:pPr>
      <w:r w:rsidRPr="005543DA">
        <w:rPr>
          <w:lang w:val="en-GB" w:eastAsia="ko-KR"/>
        </w:rPr>
        <w:t xml:space="preserve">L and M are configured. </w:t>
      </w:r>
      <w:r>
        <w:rPr>
          <w:lang w:val="en-GB" w:eastAsia="ko-KR"/>
        </w:rPr>
        <w:t xml:space="preserve">The </w:t>
      </w:r>
      <w:r w:rsidRPr="005543DA">
        <w:rPr>
          <w:lang w:val="en-GB" w:eastAsia="ko-KR"/>
        </w:rPr>
        <w:t xml:space="preserve">UE selects </w:t>
      </w:r>
      <w:r>
        <w:rPr>
          <w:lang w:val="en-GB" w:eastAsia="ko-KR"/>
        </w:rPr>
        <w:t xml:space="preserve">the </w:t>
      </w:r>
      <w:r w:rsidRPr="005543DA">
        <w:rPr>
          <w:lang w:val="en-GB" w:eastAsia="ko-KR"/>
        </w:rPr>
        <w:t xml:space="preserve">L best cells and M best beams in each cell. </w:t>
      </w:r>
      <w:r>
        <w:rPr>
          <w:lang w:val="en-GB" w:eastAsia="ko-KR"/>
        </w:rPr>
        <w:t>The beast beams are in terms of higher RSRP.</w:t>
      </w:r>
    </w:p>
    <w:p w14:paraId="624C6812" w14:textId="77777777" w:rsidR="005543DA" w:rsidRDefault="005543DA" w:rsidP="006B45C1">
      <w:pPr>
        <w:pStyle w:val="ListParagraph"/>
        <w:numPr>
          <w:ilvl w:val="0"/>
          <w:numId w:val="25"/>
        </w:numPr>
        <w:rPr>
          <w:lang w:val="en-GB" w:eastAsia="ko-KR"/>
        </w:rPr>
      </w:pPr>
      <w:r>
        <w:rPr>
          <w:lang w:val="en-GB" w:eastAsia="ko-KR"/>
        </w:rPr>
        <w:t xml:space="preserve">The </w:t>
      </w:r>
      <w:r w:rsidRPr="005543DA">
        <w:rPr>
          <w:lang w:val="en-GB" w:eastAsia="ko-KR"/>
        </w:rPr>
        <w:t xml:space="preserve">first reported </w:t>
      </w:r>
      <w:r>
        <w:rPr>
          <w:lang w:val="en-GB" w:eastAsia="ko-KR"/>
        </w:rPr>
        <w:t>cell is</w:t>
      </w:r>
      <w:r w:rsidRPr="005543DA">
        <w:rPr>
          <w:lang w:val="en-GB" w:eastAsia="ko-KR"/>
        </w:rPr>
        <w:t xml:space="preserve"> that of the beam with highest RSRP.</w:t>
      </w:r>
      <w:r>
        <w:rPr>
          <w:lang w:val="en-GB" w:eastAsia="ko-KR"/>
        </w:rPr>
        <w:t xml:space="preserve"> The first reported beam is the beam with highest RSRP</w:t>
      </w:r>
    </w:p>
    <w:p w14:paraId="415674A2" w14:textId="77777777" w:rsidR="005543DA" w:rsidRDefault="005543DA" w:rsidP="006B45C1">
      <w:pPr>
        <w:pStyle w:val="ListParagraph"/>
        <w:numPr>
          <w:ilvl w:val="0"/>
          <w:numId w:val="25"/>
        </w:numPr>
        <w:rPr>
          <w:lang w:val="en-GB" w:eastAsia="ko-KR"/>
        </w:rPr>
      </w:pPr>
      <w:r>
        <w:rPr>
          <w:lang w:val="en-GB" w:eastAsia="ko-KR"/>
        </w:rPr>
        <w:t xml:space="preserve">The serving cell is included in the selected cells, when </w:t>
      </w:r>
      <m:oMath>
        <m:r>
          <w:rPr>
            <w:rFonts w:ascii="Cambria Math" w:hAnsi="Cambria Math"/>
            <w:lang w:val="en-GB" w:eastAsia="ko-KR"/>
          </w:rPr>
          <m:t>L≥2</m:t>
        </m:r>
      </m:oMath>
      <w:r>
        <w:rPr>
          <w:lang w:val="en-GB" w:eastAsia="ko-KR"/>
        </w:rPr>
        <w:t>.</w:t>
      </w:r>
    </w:p>
    <w:p w14:paraId="02941A6E" w14:textId="171A5AAD" w:rsidR="005543DA" w:rsidRDefault="005543DA" w:rsidP="006B45C1">
      <w:pPr>
        <w:pStyle w:val="ListParagraph"/>
        <w:numPr>
          <w:ilvl w:val="0"/>
          <w:numId w:val="25"/>
        </w:numPr>
        <w:rPr>
          <w:lang w:val="en-GB" w:eastAsia="ko-KR"/>
        </w:rPr>
      </w:pPr>
      <w:r w:rsidRPr="005543DA">
        <w:rPr>
          <w:lang w:val="en-GB" w:eastAsia="ko-KR"/>
        </w:rPr>
        <w:t xml:space="preserve">The </w:t>
      </w:r>
      <w:r>
        <w:rPr>
          <w:lang w:val="en-GB" w:eastAsia="ko-KR"/>
        </w:rPr>
        <w:t xml:space="preserve">selected </w:t>
      </w:r>
      <w:r w:rsidRPr="005543DA">
        <w:rPr>
          <w:lang w:val="en-GB" w:eastAsia="ko-KR"/>
        </w:rPr>
        <w:t>cells can be in the same frequency band or in different bands.</w:t>
      </w:r>
      <w:r w:rsidR="00F1799C">
        <w:rPr>
          <w:lang w:val="en-GB" w:eastAsia="ko-KR"/>
        </w:rPr>
        <w:t xml:space="preserve"> The L1 measurement report can include both L1 intra-frequency measurements and L1 inter-frequency measurement.</w:t>
      </w:r>
    </w:p>
    <w:p w14:paraId="32BC7A1E" w14:textId="77777777" w:rsidR="005543DA" w:rsidRDefault="005543DA" w:rsidP="006B45C1">
      <w:pPr>
        <w:pStyle w:val="ListParagraph"/>
        <w:numPr>
          <w:ilvl w:val="0"/>
          <w:numId w:val="25"/>
        </w:numPr>
        <w:rPr>
          <w:lang w:val="en-GB" w:eastAsia="ko-KR"/>
        </w:rPr>
      </w:pPr>
      <w:r w:rsidRPr="005543DA">
        <w:rPr>
          <w:lang w:val="en-GB" w:eastAsia="ko-KR"/>
        </w:rPr>
        <w:t>If UE can’t find M beams to report in each cell, or can’t find L cells to report</w:t>
      </w:r>
      <w:r>
        <w:rPr>
          <w:lang w:val="en-GB" w:eastAsia="ko-KR"/>
        </w:rPr>
        <w:t>, the</w:t>
      </w:r>
      <w:r w:rsidRPr="005543DA">
        <w:rPr>
          <w:lang w:val="en-GB" w:eastAsia="ko-KR"/>
        </w:rPr>
        <w:t xml:space="preserve"> UE reports less than LxM beams</w:t>
      </w:r>
      <w:r>
        <w:rPr>
          <w:lang w:val="en-GB" w:eastAsia="ko-KR"/>
        </w:rPr>
        <w:t>.</w:t>
      </w:r>
    </w:p>
    <w:p w14:paraId="1C9AB040" w14:textId="3496F7CF" w:rsidR="005543DA" w:rsidRPr="005543DA" w:rsidRDefault="005543DA" w:rsidP="006B45C1">
      <w:pPr>
        <w:pStyle w:val="ListParagraph"/>
        <w:numPr>
          <w:ilvl w:val="0"/>
          <w:numId w:val="25"/>
        </w:numPr>
        <w:rPr>
          <w:lang w:val="en-GB" w:eastAsia="ko-KR"/>
        </w:rPr>
      </w:pPr>
      <w:r w:rsidRPr="005543DA">
        <w:rPr>
          <w:lang w:val="en-GB" w:eastAsia="ko-KR"/>
        </w:rPr>
        <w:t>Use differential reporting</w:t>
      </w:r>
      <w:r>
        <w:rPr>
          <w:lang w:val="en-GB" w:eastAsia="ko-KR"/>
        </w:rPr>
        <w:t xml:space="preserve"> based in the Rel-17 design</w:t>
      </w:r>
      <w:r w:rsidRPr="005543DA">
        <w:rPr>
          <w:lang w:val="en-GB" w:eastAsia="ko-KR"/>
        </w:rPr>
        <w:t>.</w:t>
      </w:r>
    </w:p>
    <w:p w14:paraId="1CC3EC5F" w14:textId="77777777" w:rsidR="00315E95" w:rsidRDefault="00315E95" w:rsidP="006B45C1">
      <w:pPr>
        <w:rPr>
          <w:lang w:val="en-GB" w:eastAsia="ko-KR"/>
        </w:rPr>
      </w:pPr>
    </w:p>
    <w:p w14:paraId="3D937297" w14:textId="629A9D8D" w:rsidR="006B45C1" w:rsidRDefault="006B45C1" w:rsidP="006B45C1">
      <w:pPr>
        <w:rPr>
          <w:lang w:val="en-GB" w:eastAsia="ko-KR"/>
        </w:rPr>
      </w:pPr>
      <w:r>
        <w:rPr>
          <w:lang w:val="en-GB" w:eastAsia="ko-KR"/>
        </w:rPr>
        <w:t>Rel-17 defined the beam reporting framework for ICBM, where a beam report includes K SSBRI-RSRP pairs, the RSRP of the first pair is a 7-bit absolute value, and the remaining K-1 pairs have a 4-bit differential RSRP. K can be up to 4. The SSB-RI can correspond to an SSB of a non-serving cell based on the corresponding additionPCIIndex associated with the SSB.</w:t>
      </w:r>
    </w:p>
    <w:p w14:paraId="5C9FD5A2" w14:textId="77777777" w:rsidR="006B45C1" w:rsidRDefault="006B45C1" w:rsidP="006B45C1">
      <w:pPr>
        <w:rPr>
          <w:lang w:val="en-GB" w:eastAsia="ko-KR"/>
        </w:rPr>
      </w:pPr>
    </w:p>
    <w:p w14:paraId="7AD38C54" w14:textId="77777777" w:rsidR="006B45C1" w:rsidRDefault="006B45C1" w:rsidP="006B45C1">
      <w:pPr>
        <w:rPr>
          <w:lang w:val="en-GB" w:eastAsia="ko-KR"/>
        </w:rPr>
      </w:pPr>
      <w:r>
        <w:rPr>
          <w:noProof/>
        </w:rPr>
        <w:lastRenderedPageBreak/>
        <mc:AlternateContent>
          <mc:Choice Requires="wps">
            <w:drawing>
              <wp:anchor distT="0" distB="0" distL="114300" distR="114300" simplePos="0" relativeHeight="251702272" behindDoc="0" locked="0" layoutInCell="1" allowOverlap="1" wp14:anchorId="26701EA9" wp14:editId="3654F856">
                <wp:simplePos x="0" y="0"/>
                <wp:positionH relativeFrom="column">
                  <wp:posOffset>0</wp:posOffset>
                </wp:positionH>
                <wp:positionV relativeFrom="paragraph">
                  <wp:posOffset>0</wp:posOffset>
                </wp:positionV>
                <wp:extent cx="1828800" cy="1828800"/>
                <wp:effectExtent l="0" t="0" r="24765" b="228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8B1DC40" w14:textId="77777777" w:rsidR="006B45C1" w:rsidRPr="00732FB8" w:rsidRDefault="006B45C1" w:rsidP="006B45C1">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A5B59DF" w14:textId="77777777" w:rsidR="006B45C1" w:rsidRPr="00107254" w:rsidRDefault="006B45C1" w:rsidP="006B45C1">
                            <w:pPr>
                              <w:snapToGrid w:val="0"/>
                            </w:pPr>
                            <w:r w:rsidRPr="00A64629">
                              <w:t xml:space="preserve">On Rel-17 enhancements for inter-cell beam management and inter-cell mTRP,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6701EA9" id="Text Box 3" o:spid="_x0000_s1033"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R23tFZAgAAywQAAA4AAAAAAAAAAAAAAAAALgIAAGRycy9lMm9Eb2MueG1sUEsBAi0A&#10;FAAGAAgAAAAhADZUTwHZAAAABQEAAA8AAAAAAAAAAAAAAAAAswQAAGRycy9kb3ducmV2LnhtbFBL&#10;BQYAAAAABAAEAPMAAAC5BQAAAAA=&#10;" fillcolor="#f2f2f2 [3052]" strokeweight=".5pt">
                <v:textbox style="mso-fit-shape-to-text:t">
                  <w:txbxContent>
                    <w:p w14:paraId="38B1DC40" w14:textId="77777777" w:rsidR="006B45C1" w:rsidRPr="00732FB8" w:rsidRDefault="006B45C1" w:rsidP="006B45C1">
                      <w:pPr>
                        <w:snapToGrid w:val="0"/>
                        <w:rPr>
                          <w:color w:val="F2F2F2" w:themeColor="background1" w:themeShade="F2"/>
                          <w:highlight w:val="green"/>
                        </w:rPr>
                      </w:pPr>
                      <w:r w:rsidRPr="00A64629">
                        <w:rPr>
                          <w:b/>
                          <w:highlight w:val="green"/>
                        </w:rPr>
                        <w:t>Agreement</w:t>
                      </w:r>
                      <w:r>
                        <w:rPr>
                          <w:b/>
                          <w:highlight w:val="green"/>
                        </w:rPr>
                        <w:t xml:space="preserve"> </w:t>
                      </w:r>
                      <w:r w:rsidRPr="00732FB8">
                        <w:rPr>
                          <w:b/>
                          <w:highlight w:val="yellow"/>
                        </w:rPr>
                        <w:t>(RAN1#107-e)</w:t>
                      </w:r>
                    </w:p>
                    <w:p w14:paraId="1A5B59DF" w14:textId="77777777" w:rsidR="006B45C1" w:rsidRPr="00107254" w:rsidRDefault="006B45C1" w:rsidP="006B45C1">
                      <w:pPr>
                        <w:snapToGrid w:val="0"/>
                      </w:pPr>
                      <w:r w:rsidRPr="00A64629">
                        <w:t xml:space="preserve">On Rel-17 enhancements for inter-cell beam management and inter-cell mTRP, </w:t>
                      </w:r>
                      <w:r w:rsidRPr="00A64629">
                        <w:rPr>
                          <w:rFonts w:eastAsia="SimSun"/>
                        </w:rPr>
                        <w:t xml:space="preserve">Rel-15 L1-RSRP reporting format is reused for all SSBRI-RSRP pairs in one L1-RSRP reporting instance, i.e. </w:t>
                      </w:r>
                      <w:r w:rsidRPr="00A64629">
                        <w:rPr>
                          <w:rFonts w:eastAsia="Times New Roman"/>
                        </w:rPr>
                        <w:t xml:space="preserve">for K&gt;1, (K-1) </w:t>
                      </w:r>
                      <w:r w:rsidRPr="00A64629">
                        <w:rPr>
                          <w:rFonts w:eastAsia="SimSun"/>
                        </w:rPr>
                        <w:t>4-bit differential L1-RSRP(s) calculated relative to the reference (absolute) 7-bit L1-RSRP</w:t>
                      </w:r>
                    </w:p>
                  </w:txbxContent>
                </v:textbox>
                <w10:wrap type="square"/>
              </v:shape>
            </w:pict>
          </mc:Fallback>
        </mc:AlternateContent>
      </w:r>
    </w:p>
    <w:p w14:paraId="3AA0FAAB" w14:textId="480C211E" w:rsidR="00DF4C9C" w:rsidRDefault="006B45C1" w:rsidP="00BD75D7">
      <w:pPr>
        <w:rPr>
          <w:rFonts w:eastAsia="SimSun"/>
          <w:iCs/>
          <w:color w:val="000000" w:themeColor="text1"/>
        </w:rPr>
      </w:pPr>
      <w:r>
        <w:rPr>
          <w:lang w:val="en-GB" w:eastAsia="ko-KR"/>
        </w:rPr>
        <w:t xml:space="preserve">The same framework can be used for </w:t>
      </w:r>
      <w:r w:rsidR="00F1799C">
        <w:rPr>
          <w:lang w:val="en-GB" w:eastAsia="ko-KR"/>
        </w:rPr>
        <w:t>LTM measurement reporting</w:t>
      </w:r>
      <w:r>
        <w:rPr>
          <w:lang w:val="en-GB" w:eastAsia="ko-KR"/>
        </w:rPr>
        <w:t>.</w:t>
      </w:r>
      <w:r w:rsidR="00F1799C">
        <w:rPr>
          <w:lang w:val="en-GB" w:eastAsia="ko-KR"/>
        </w:rPr>
        <w:t xml:space="preserve"> In RAN1#112b-e, based on the aforementioned agreement, it was agreed to report </w:t>
      </w:r>
      <m:oMath>
        <m:r>
          <w:rPr>
            <w:rFonts w:ascii="Cambria Math" w:hAnsi="Cambria Math"/>
            <w:lang w:val="en-GB" w:eastAsia="ko-KR"/>
          </w:rPr>
          <m:t>L×M</m:t>
        </m:r>
      </m:oMath>
      <w:r w:rsidR="00F1799C">
        <w:rPr>
          <w:lang w:val="en-GB" w:eastAsia="ko-KR"/>
        </w:rPr>
        <w:t xml:space="preserve"> beams. The first of the </w:t>
      </w:r>
      <m:oMath>
        <m:r>
          <w:rPr>
            <w:rFonts w:ascii="Cambria Math" w:hAnsi="Cambria Math"/>
            <w:lang w:val="en-GB" w:eastAsia="ko-KR"/>
          </w:rPr>
          <m:t>L×M</m:t>
        </m:r>
      </m:oMath>
      <w:r w:rsidR="00F1799C">
        <w:rPr>
          <w:lang w:val="en-GB" w:eastAsia="ko-KR"/>
        </w:rPr>
        <w:t xml:space="preserve"> beams (with the largest RSRP) can use an absolute value with 7-bits, the remaining </w:t>
      </w:r>
      <m:oMath>
        <m:r>
          <w:rPr>
            <w:rFonts w:ascii="Cambria Math" w:hAnsi="Cambria Math"/>
            <w:lang w:val="en-GB" w:eastAsia="ko-KR"/>
          </w:rPr>
          <m:t>L×M-1</m:t>
        </m:r>
      </m:oMath>
      <w:r w:rsidR="00F1799C">
        <w:rPr>
          <w:lang w:val="en-GB" w:eastAsia="ko-KR"/>
        </w:rPr>
        <w:t xml:space="preserve"> beams use differential reporting relative to the strongest beam with 4-bits each.</w:t>
      </w:r>
      <w:r w:rsidR="0007477C">
        <w:rPr>
          <w:lang w:val="en-GB" w:eastAsia="ko-KR"/>
        </w:rPr>
        <w:t xml:space="preserve"> In some cases, when the UE is configured with a measurement report having </w:t>
      </w:r>
      <m:oMath>
        <m:r>
          <w:rPr>
            <w:rFonts w:ascii="Cambria Math" w:hAnsi="Cambria Math"/>
            <w:lang w:val="en-GB" w:eastAsia="ko-KR"/>
          </w:rPr>
          <m:t>L×M</m:t>
        </m:r>
      </m:oMath>
      <w:r w:rsidR="0007477C">
        <w:rPr>
          <w:lang w:val="en-GB" w:eastAsia="ko-KR"/>
        </w:rPr>
        <w:t xml:space="preserve"> beams, it might less than </w:t>
      </w:r>
      <m:oMath>
        <m:r>
          <w:rPr>
            <w:rFonts w:ascii="Cambria Math" w:hAnsi="Cambria Math"/>
            <w:lang w:val="en-GB" w:eastAsia="ko-KR"/>
          </w:rPr>
          <m:t>L×M</m:t>
        </m:r>
      </m:oMath>
      <w:r w:rsidR="0007477C">
        <w:rPr>
          <w:lang w:val="en-GB" w:eastAsia="ko-KR"/>
        </w:rPr>
        <w:t xml:space="preserve"> beams to report. In this case, </w:t>
      </w:r>
      <w:r w:rsidR="00DF4C9C" w:rsidRPr="00251B03">
        <w:rPr>
          <w:rFonts w:eastAsia="SimSun"/>
          <w:iCs/>
          <w:color w:val="000000" w:themeColor="text1"/>
        </w:rPr>
        <w:t>two-part UCI</w:t>
      </w:r>
      <w:r w:rsidR="00FF2D89">
        <w:rPr>
          <w:rFonts w:eastAsia="SimSun"/>
          <w:iCs/>
          <w:color w:val="000000" w:themeColor="text1"/>
        </w:rPr>
        <w:t xml:space="preserve"> structure (</w:t>
      </w:r>
      <w:r w:rsidR="0007477C">
        <w:rPr>
          <w:rFonts w:eastAsia="SimSun"/>
          <w:iCs/>
          <w:color w:val="000000" w:themeColor="text1"/>
        </w:rPr>
        <w:t xml:space="preserve">e.g., as </w:t>
      </w:r>
      <w:r w:rsidR="00FF2D89">
        <w:rPr>
          <w:rFonts w:eastAsia="SimSun"/>
          <w:iCs/>
          <w:color w:val="000000" w:themeColor="text1"/>
        </w:rPr>
        <w:t>specified in Rel-15)</w:t>
      </w:r>
      <w:r w:rsidR="00DF4C9C" w:rsidRPr="00251B03">
        <w:rPr>
          <w:rFonts w:eastAsia="SimSun"/>
          <w:iCs/>
          <w:color w:val="000000" w:themeColor="text1"/>
        </w:rPr>
        <w:t xml:space="preserve"> can be used to send the beam measurement report. Here, part 1 is of a fixed payload size, which, e.g., includes the beam measurement(s) for the serving cell, and</w:t>
      </w:r>
      <w:r w:rsidR="0007477C">
        <w:rPr>
          <w:rFonts w:eastAsia="SimSun"/>
          <w:iCs/>
          <w:color w:val="000000" w:themeColor="text1"/>
        </w:rPr>
        <w:t xml:space="preserve"> is</w:t>
      </w:r>
      <w:r w:rsidR="00DF4C9C" w:rsidRPr="00251B03">
        <w:rPr>
          <w:rFonts w:eastAsia="SimSun"/>
          <w:iCs/>
          <w:color w:val="000000" w:themeColor="text1"/>
        </w:rPr>
        <w:t xml:space="preserve"> used to indicate the size of the payload in part 2,</w:t>
      </w:r>
      <w:r w:rsidR="0007477C">
        <w:rPr>
          <w:rFonts w:eastAsia="SimSun"/>
          <w:iCs/>
          <w:color w:val="000000" w:themeColor="text1"/>
        </w:rPr>
        <w:t xml:space="preserve"> e.g., by indicating the actual number of reported cells and the number of reported beams per cell. </w:t>
      </w:r>
      <w:r w:rsidR="0007477C" w:rsidRPr="00251B03">
        <w:rPr>
          <w:rFonts w:eastAsia="SimSun"/>
          <w:iCs/>
          <w:color w:val="000000" w:themeColor="text1"/>
        </w:rPr>
        <w:t>part 2 includes the remaining pairs of SSBRI-RSRP or CRI-RSRP</w:t>
      </w:r>
      <w:r w:rsidR="0007477C">
        <w:rPr>
          <w:rFonts w:eastAsia="SimSun"/>
          <w:iCs/>
          <w:color w:val="000000" w:themeColor="text1"/>
        </w:rPr>
        <w:t xml:space="preserve">. </w:t>
      </w:r>
      <w:r w:rsidR="004B708E">
        <w:rPr>
          <w:rFonts w:eastAsia="SimSun"/>
          <w:iCs/>
          <w:color w:val="000000" w:themeColor="text1"/>
        </w:rPr>
        <w:t>As part 1 only contains the minimum</w:t>
      </w:r>
      <w:r w:rsidR="006F7CA2">
        <w:rPr>
          <w:rFonts w:eastAsia="SimSun"/>
          <w:iCs/>
          <w:color w:val="000000" w:themeColor="text1"/>
        </w:rPr>
        <w:t>/basic</w:t>
      </w:r>
      <w:r w:rsidR="004B708E">
        <w:rPr>
          <w:rFonts w:eastAsia="SimSun"/>
          <w:iCs/>
          <w:color w:val="000000" w:themeColor="text1"/>
        </w:rPr>
        <w:t xml:space="preserve"> information needed</w:t>
      </w:r>
      <w:r w:rsidR="006F7CA2">
        <w:rPr>
          <w:rFonts w:eastAsia="SimSun"/>
          <w:iCs/>
          <w:color w:val="000000" w:themeColor="text1"/>
        </w:rPr>
        <w:t xml:space="preserve"> for the inter-cell operation</w:t>
      </w:r>
      <w:r w:rsidR="004B708E">
        <w:rPr>
          <w:rFonts w:eastAsia="SimSun"/>
          <w:iCs/>
          <w:color w:val="000000" w:themeColor="text1"/>
        </w:rPr>
        <w:t xml:space="preserve"> – e.g., the serving cell beam and/or </w:t>
      </w:r>
      <w:r w:rsidR="0007477C">
        <w:rPr>
          <w:rFonts w:eastAsia="SimSun"/>
          <w:iCs/>
          <w:color w:val="000000" w:themeColor="text1"/>
        </w:rPr>
        <w:t>number of beams from other cells</w:t>
      </w:r>
      <w:r w:rsidR="004B708E">
        <w:rPr>
          <w:rFonts w:eastAsia="SimSun"/>
          <w:iCs/>
          <w:color w:val="000000" w:themeColor="text1"/>
        </w:rPr>
        <w:t xml:space="preserve">, low-rate code can be applied for part 1, which in turn, can improve </w:t>
      </w:r>
      <w:r w:rsidR="006F7CA2">
        <w:rPr>
          <w:rFonts w:eastAsia="SimSun"/>
          <w:iCs/>
          <w:color w:val="000000" w:themeColor="text1"/>
        </w:rPr>
        <w:t>its detection probability</w:t>
      </w:r>
      <w:r w:rsidR="004B708E">
        <w:rPr>
          <w:rFonts w:eastAsia="SimSun"/>
          <w:iCs/>
          <w:color w:val="000000" w:themeColor="text1"/>
        </w:rPr>
        <w:t>.</w:t>
      </w:r>
      <w:r w:rsidR="006F7CA2">
        <w:rPr>
          <w:rFonts w:eastAsia="SimSun"/>
          <w:iCs/>
          <w:color w:val="000000" w:themeColor="text1"/>
        </w:rPr>
        <w:t xml:space="preserve"> This is in contrast to including all beam measuremen</w:t>
      </w:r>
      <w:r w:rsidR="00895FDE">
        <w:rPr>
          <w:rFonts w:eastAsia="SimSun"/>
          <w:iCs/>
          <w:color w:val="000000" w:themeColor="text1"/>
        </w:rPr>
        <w:t>ts in one</w:t>
      </w:r>
      <w:r w:rsidR="006F7CA2">
        <w:rPr>
          <w:rFonts w:eastAsia="SimSun"/>
          <w:iCs/>
          <w:color w:val="000000" w:themeColor="text1"/>
        </w:rPr>
        <w:t xml:space="preserve"> report (or a </w:t>
      </w:r>
      <w:r w:rsidR="00B07859">
        <w:rPr>
          <w:rFonts w:eastAsia="SimSun"/>
          <w:iCs/>
          <w:color w:val="000000" w:themeColor="text1"/>
        </w:rPr>
        <w:t>single</w:t>
      </w:r>
      <w:r w:rsidR="006F7CA2">
        <w:rPr>
          <w:rFonts w:eastAsia="SimSun"/>
          <w:iCs/>
          <w:color w:val="000000" w:themeColor="text1"/>
        </w:rPr>
        <w:t>-part UCI)</w:t>
      </w:r>
      <w:r w:rsidR="00895FDE">
        <w:rPr>
          <w:rFonts w:eastAsia="SimSun"/>
          <w:iCs/>
          <w:color w:val="000000" w:themeColor="text1"/>
        </w:rPr>
        <w:t xml:space="preserve">; for this case, if the </w:t>
      </w:r>
      <w:r w:rsidR="00B07859">
        <w:rPr>
          <w:rFonts w:eastAsia="SimSun"/>
          <w:iCs/>
          <w:color w:val="000000" w:themeColor="text1"/>
        </w:rPr>
        <w:t>single</w:t>
      </w:r>
      <w:r w:rsidR="00895FDE">
        <w:rPr>
          <w:rFonts w:eastAsia="SimSun"/>
          <w:iCs/>
          <w:color w:val="000000" w:themeColor="text1"/>
        </w:rPr>
        <w:t xml:space="preserve">-part UCI is dropped, the inter-cell beam management performance would be significantly degraded especially when both serving and non-serving cells are mixed in one report and the number of reporting cells/beams are relatively large. Furthermore, with the two-part UCI structure, the UE can autonomously decide the report size for various channel conditions. </w:t>
      </w:r>
      <w:r w:rsidR="004B708E">
        <w:rPr>
          <w:rFonts w:eastAsia="SimSun"/>
          <w:iCs/>
          <w:color w:val="000000" w:themeColor="text1"/>
        </w:rPr>
        <w:t xml:space="preserve">  </w:t>
      </w:r>
    </w:p>
    <w:p w14:paraId="145F61CE" w14:textId="3EECCB93" w:rsidR="0007477C" w:rsidRDefault="0007477C" w:rsidP="00BD75D7">
      <w:pPr>
        <w:rPr>
          <w:rFonts w:eastAsia="SimSun"/>
          <w:iCs/>
          <w:color w:val="000000" w:themeColor="text1"/>
        </w:rPr>
      </w:pPr>
    </w:p>
    <w:p w14:paraId="1D4AA1E4" w14:textId="1A74ADF0" w:rsidR="0007477C" w:rsidRDefault="0007477C" w:rsidP="00BD75D7">
      <w:pPr>
        <w:rPr>
          <w:b/>
          <w:i/>
          <w:lang w:eastAsia="ko-KR"/>
        </w:rPr>
      </w:pPr>
      <w:r w:rsidRPr="003F4DF3">
        <w:rPr>
          <w:b/>
          <w:i/>
          <w:lang w:eastAsia="ko-KR"/>
        </w:rPr>
        <w:t xml:space="preserve">Proposal </w:t>
      </w:r>
      <w:r>
        <w:rPr>
          <w:b/>
          <w:i/>
          <w:lang w:eastAsia="ko-KR"/>
        </w:rPr>
        <w:t>5</w:t>
      </w:r>
      <w:r w:rsidRPr="003F4DF3">
        <w:rPr>
          <w:b/>
          <w:i/>
          <w:lang w:eastAsia="ko-KR"/>
        </w:rPr>
        <w:t>: For L1 measurement report for Rel-18 L1/L2 mobility,</w:t>
      </w:r>
    </w:p>
    <w:p w14:paraId="30858EE8" w14:textId="791AB82C" w:rsidR="0007477C" w:rsidRDefault="0007477C" w:rsidP="0007477C">
      <w:pPr>
        <w:pStyle w:val="ListParagraph"/>
        <w:numPr>
          <w:ilvl w:val="0"/>
          <w:numId w:val="25"/>
        </w:numPr>
        <w:rPr>
          <w:b/>
          <w:i/>
          <w:lang w:eastAsia="ko-KR"/>
        </w:rPr>
      </w:pPr>
      <w:r>
        <w:rPr>
          <w:b/>
          <w:i/>
          <w:lang w:eastAsia="ko-KR"/>
        </w:rPr>
        <w:t>The UE determines the cells and beams per cell to report based on the RSRP of each measured beam</w:t>
      </w:r>
    </w:p>
    <w:p w14:paraId="111866E6" w14:textId="7A1045C3" w:rsidR="0007477C" w:rsidRDefault="0007477C" w:rsidP="0007477C">
      <w:pPr>
        <w:pStyle w:val="ListParagraph"/>
        <w:numPr>
          <w:ilvl w:val="0"/>
          <w:numId w:val="25"/>
        </w:numPr>
        <w:rPr>
          <w:b/>
          <w:i/>
          <w:lang w:eastAsia="ko-KR"/>
        </w:rPr>
      </w:pPr>
      <w:r>
        <w:rPr>
          <w:b/>
          <w:i/>
          <w:lang w:eastAsia="ko-KR"/>
        </w:rPr>
        <w:t>The first reported beam is the strongest beam across all cells. Differential reporting is used for remaining beams</w:t>
      </w:r>
    </w:p>
    <w:p w14:paraId="75148E68" w14:textId="7A2EF5FB" w:rsidR="0007477C" w:rsidRPr="0007477C" w:rsidRDefault="0007477C" w:rsidP="0007477C">
      <w:pPr>
        <w:pStyle w:val="ListParagraph"/>
        <w:numPr>
          <w:ilvl w:val="0"/>
          <w:numId w:val="25"/>
        </w:numPr>
        <w:rPr>
          <w:b/>
          <w:i/>
          <w:lang w:eastAsia="ko-KR"/>
        </w:rPr>
      </w:pPr>
      <w:r>
        <w:rPr>
          <w:b/>
          <w:i/>
          <w:lang w:eastAsia="ko-KR"/>
        </w:rPr>
        <w:t xml:space="preserve">The serving cell is always included in the measurement report if </w:t>
      </w:r>
      <m:oMath>
        <m:r>
          <m:rPr>
            <m:sty m:val="bi"/>
          </m:rPr>
          <w:rPr>
            <w:rFonts w:ascii="Cambria Math" w:hAnsi="Cambria Math"/>
            <w:lang w:eastAsia="ko-KR"/>
          </w:rPr>
          <m:t>L≥2</m:t>
        </m:r>
      </m:oMath>
    </w:p>
    <w:p w14:paraId="08A10740" w14:textId="2B78C579" w:rsidR="0007477C" w:rsidRDefault="0007477C" w:rsidP="0007477C">
      <w:pPr>
        <w:pStyle w:val="ListParagraph"/>
        <w:numPr>
          <w:ilvl w:val="0"/>
          <w:numId w:val="25"/>
        </w:numPr>
        <w:rPr>
          <w:b/>
          <w:i/>
          <w:lang w:eastAsia="ko-KR"/>
        </w:rPr>
      </w:pPr>
      <w:r>
        <w:rPr>
          <w:b/>
          <w:i/>
          <w:lang w:eastAsia="ko-KR"/>
        </w:rPr>
        <w:t>Two-part UCI reporting is used:</w:t>
      </w:r>
    </w:p>
    <w:p w14:paraId="69D9C9F7" w14:textId="20E588BF" w:rsidR="0007477C" w:rsidRPr="00143237" w:rsidRDefault="0007477C" w:rsidP="0007477C">
      <w:pPr>
        <w:pStyle w:val="ListParagraph"/>
        <w:numPr>
          <w:ilvl w:val="1"/>
          <w:numId w:val="25"/>
        </w:numPr>
        <w:rPr>
          <w:b/>
          <w:i/>
          <w:color w:val="000000" w:themeColor="text1"/>
          <w:lang w:val="en-GB" w:eastAsia="ko-KR"/>
        </w:rPr>
      </w:pPr>
      <w:r w:rsidRPr="00143237">
        <w:rPr>
          <w:b/>
          <w:i/>
          <w:color w:val="000000" w:themeColor="text1"/>
          <w:lang w:val="en-GB" w:eastAsia="ko-KR"/>
        </w:rPr>
        <w:t xml:space="preserve">Part 1 includes the beam measurement(s) for the serving cell and indicates the </w:t>
      </w:r>
      <w:r w:rsidR="00CC2D82">
        <w:rPr>
          <w:b/>
          <w:i/>
          <w:color w:val="000000" w:themeColor="text1"/>
          <w:lang w:val="en-GB" w:eastAsia="ko-KR"/>
        </w:rPr>
        <w:t xml:space="preserve">cells and number of beams </w:t>
      </w:r>
      <w:r w:rsidR="00A41055">
        <w:rPr>
          <w:b/>
          <w:i/>
          <w:color w:val="000000" w:themeColor="text1"/>
          <w:lang w:val="en-GB" w:eastAsia="ko-KR"/>
        </w:rPr>
        <w:t xml:space="preserve">per </w:t>
      </w:r>
      <w:r w:rsidR="00CC2D82">
        <w:rPr>
          <w:b/>
          <w:i/>
          <w:color w:val="000000" w:themeColor="text1"/>
          <w:lang w:val="en-GB" w:eastAsia="ko-KR"/>
        </w:rPr>
        <w:t>cell in</w:t>
      </w:r>
      <w:r w:rsidR="00A41055">
        <w:rPr>
          <w:b/>
          <w:i/>
          <w:color w:val="000000" w:themeColor="text1"/>
          <w:lang w:val="en-GB" w:eastAsia="ko-KR"/>
        </w:rPr>
        <w:t xml:space="preserve"> </w:t>
      </w:r>
      <w:bookmarkStart w:id="3" w:name="_GoBack"/>
      <w:bookmarkEnd w:id="3"/>
      <w:r w:rsidRPr="00143237">
        <w:rPr>
          <w:b/>
          <w:i/>
          <w:color w:val="000000" w:themeColor="text1"/>
          <w:lang w:val="en-GB" w:eastAsia="ko-KR"/>
        </w:rPr>
        <w:t>part 2</w:t>
      </w:r>
      <w:r>
        <w:rPr>
          <w:b/>
          <w:i/>
          <w:color w:val="000000" w:themeColor="text1"/>
          <w:lang w:val="en-GB" w:eastAsia="ko-KR"/>
        </w:rPr>
        <w:t>.</w:t>
      </w:r>
    </w:p>
    <w:p w14:paraId="533C8F0B" w14:textId="6325E87D" w:rsidR="0007477C" w:rsidRPr="0007477C" w:rsidRDefault="0007477C" w:rsidP="0007477C">
      <w:pPr>
        <w:pStyle w:val="ListParagraph"/>
        <w:numPr>
          <w:ilvl w:val="1"/>
          <w:numId w:val="25"/>
        </w:numPr>
        <w:rPr>
          <w:b/>
          <w:i/>
          <w:lang w:eastAsia="ko-KR"/>
        </w:rPr>
      </w:pPr>
      <w:r w:rsidRPr="00143237">
        <w:rPr>
          <w:b/>
          <w:i/>
          <w:color w:val="000000" w:themeColor="text1"/>
          <w:lang w:val="en-GB" w:eastAsia="ko-KR"/>
        </w:rPr>
        <w:t>Part 2 includes the remaining beam measurement(s)</w:t>
      </w:r>
      <w:r>
        <w:rPr>
          <w:b/>
          <w:i/>
          <w:color w:val="000000" w:themeColor="text1"/>
          <w:lang w:val="en-GB" w:eastAsia="ko-KR"/>
        </w:rPr>
        <w:t>.</w:t>
      </w:r>
    </w:p>
    <w:p w14:paraId="07D99C94" w14:textId="0DD3E6F8" w:rsidR="00B920B5" w:rsidRDefault="00B920B5" w:rsidP="00BD75D7">
      <w:pPr>
        <w:rPr>
          <w:lang w:eastAsia="ko-KR"/>
        </w:rPr>
      </w:pPr>
    </w:p>
    <w:p w14:paraId="15507577" w14:textId="5896422E" w:rsidR="00071371" w:rsidRDefault="00071371" w:rsidP="00071371">
      <w:pPr>
        <w:pStyle w:val="Heading2"/>
        <w:numPr>
          <w:ilvl w:val="2"/>
          <w:numId w:val="35"/>
        </w:numPr>
        <w:rPr>
          <w:lang w:eastAsia="ko-KR"/>
        </w:rPr>
      </w:pPr>
      <w:r>
        <w:rPr>
          <w:lang w:eastAsia="ko-KR"/>
        </w:rPr>
        <w:t xml:space="preserve"> UE Triggered Measurement Report</w:t>
      </w:r>
    </w:p>
    <w:p w14:paraId="36C7DBE1" w14:textId="39889D81" w:rsidR="00437F8B" w:rsidRDefault="0011279F" w:rsidP="00437F8B">
      <w:pPr>
        <w:rPr>
          <w:lang w:eastAsia="ko-KR"/>
        </w:rPr>
      </w:pPr>
      <w:r>
        <w:rPr>
          <w:lang w:eastAsia="ko-KR"/>
        </w:rPr>
        <w:t>In RAN1#</w:t>
      </w:r>
      <w:r w:rsidR="00437F8B">
        <w:rPr>
          <w:lang w:eastAsia="ko-KR"/>
        </w:rPr>
        <w:t>111</w:t>
      </w:r>
      <w:r>
        <w:rPr>
          <w:lang w:eastAsia="ko-KR"/>
        </w:rPr>
        <w:t xml:space="preserve">, </w:t>
      </w:r>
      <w:r w:rsidR="00437F8B">
        <w:rPr>
          <w:lang w:eastAsia="ko-KR"/>
        </w:rPr>
        <w:t>the following agreement on UE-event triggered reporting was made</w:t>
      </w:r>
      <w:r>
        <w:rPr>
          <w:lang w:eastAsia="ko-KR"/>
        </w:rPr>
        <w:t>.</w:t>
      </w:r>
    </w:p>
    <w:p w14:paraId="6AC2EF19" w14:textId="34532BB0" w:rsidR="00437F8B" w:rsidRDefault="00437F8B" w:rsidP="00437F8B">
      <w:pPr>
        <w:rPr>
          <w:lang w:eastAsia="ko-KR"/>
        </w:rPr>
      </w:pPr>
      <w:r>
        <w:rPr>
          <w:noProof/>
        </w:rPr>
        <w:lastRenderedPageBreak/>
        <mc:AlternateContent>
          <mc:Choice Requires="wps">
            <w:drawing>
              <wp:anchor distT="0" distB="0" distL="114300" distR="114300" simplePos="0" relativeHeight="251687936" behindDoc="0" locked="0" layoutInCell="1" allowOverlap="1" wp14:anchorId="75BFBD33" wp14:editId="0C3D334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CBD988" w14:textId="77777777" w:rsidR="00437F8B" w:rsidRPr="00ED527A" w:rsidRDefault="00437F8B" w:rsidP="00437F8B">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gNB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BFBD33" id="Text Box 14" o:spid="_x0000_s1034"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kU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F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VsGkUPgIAAIEEAAAOAAAAAAAAAAAA&#10;AAAAAC4CAABkcnMvZTJvRG9jLnhtbFBLAQItABQABgAIAAAAIQC3DAMI1wAAAAUBAAAPAAAAAAAA&#10;AAAAAAAAAJgEAABkcnMvZG93bnJldi54bWxQSwUGAAAAAAQABADzAAAAnAUAAAAA&#10;" filled="f" strokeweight=".5pt">
                <v:textbox style="mso-fit-shape-to-text:t">
                  <w:txbxContent>
                    <w:p w14:paraId="17CBD988" w14:textId="77777777" w:rsidR="00437F8B" w:rsidRPr="00ED527A" w:rsidRDefault="00437F8B" w:rsidP="00437F8B">
                      <w:pPr>
                        <w:shd w:val="clear" w:color="auto" w:fill="FFFFFF"/>
                        <w:jc w:val="both"/>
                        <w:rPr>
                          <w:highlight w:val="green"/>
                          <w:lang w:eastAsia="x-none"/>
                        </w:rPr>
                      </w:pPr>
                      <w:r w:rsidRPr="00ED527A">
                        <w:rPr>
                          <w:highlight w:val="green"/>
                          <w:lang w:eastAsia="x-none"/>
                        </w:rPr>
                        <w:t>Agreement</w:t>
                      </w:r>
                      <w:r w:rsidRPr="00ED527A">
                        <w:rPr>
                          <w:rFonts w:hint="eastAsia"/>
                          <w:highlight w:val="green"/>
                          <w:lang w:eastAsia="x-none"/>
                        </w:rPr>
                        <w:t> </w:t>
                      </w:r>
                    </w:p>
                    <w:p w14:paraId="0264FBDE" w14:textId="77777777" w:rsidR="00437F8B" w:rsidRDefault="00437F8B" w:rsidP="00437F8B">
                      <w:pPr>
                        <w:numPr>
                          <w:ilvl w:val="0"/>
                          <w:numId w:val="32"/>
                        </w:numPr>
                        <w:shd w:val="clear" w:color="auto" w:fill="FFFFFF"/>
                        <w:spacing w:after="100" w:afterAutospacing="1"/>
                        <w:ind w:left="840"/>
                        <w:jc w:val="both"/>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771F35BB" w14:textId="77777777" w:rsidR="00437F8B" w:rsidRDefault="00437F8B" w:rsidP="00437F8B">
                      <w:pPr>
                        <w:numPr>
                          <w:ilvl w:val="2"/>
                          <w:numId w:val="33"/>
                        </w:numPr>
                        <w:shd w:val="clear" w:color="auto" w:fill="FFFFFF"/>
                        <w:spacing w:after="100" w:afterAutospacing="1"/>
                        <w:jc w:val="both"/>
                        <w:rPr>
                          <w:lang w:eastAsia="x-none"/>
                        </w:rPr>
                      </w:pPr>
                      <w:r w:rsidRPr="00C32440">
                        <w:rPr>
                          <w:lang w:eastAsia="x-none"/>
                        </w:rPr>
                        <w:t xml:space="preserve">At least the following aspects may be considered </w:t>
                      </w:r>
                    </w:p>
                    <w:p w14:paraId="035D4F1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Pr>
                          <w:lang w:eastAsia="x-none"/>
                        </w:rPr>
                        <w:t>How to define UE event and e</w:t>
                      </w:r>
                      <w:r w:rsidRPr="00C32440">
                        <w:rPr>
                          <w:lang w:eastAsia="x-none"/>
                        </w:rPr>
                        <w:t>xact definition of events,</w:t>
                      </w:r>
                    </w:p>
                    <w:p w14:paraId="2DAFA4AF"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Report container</w:t>
                      </w:r>
                    </w:p>
                    <w:p w14:paraId="464D8F1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2876293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of indication to gNB when the condition </w:t>
                      </w:r>
                      <w:r>
                        <w:rPr>
                          <w:lang w:eastAsia="x-none"/>
                        </w:rPr>
                        <w:t xml:space="preserve">UE event </w:t>
                      </w:r>
                      <w:r w:rsidRPr="00C32440">
                        <w:rPr>
                          <w:lang w:eastAsia="x-none"/>
                        </w:rPr>
                        <w:t>is met, and how</w:t>
                      </w:r>
                    </w:p>
                    <w:p w14:paraId="5817D2A2"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Necessity to define the condition to start/stop the reporting, </w:t>
                      </w:r>
                    </w:p>
                    <w:p w14:paraId="24F87EC6"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Contents of the report/reporting format, PCI, RS ID, measurement result etc.</w:t>
                      </w:r>
                    </w:p>
                    <w:p w14:paraId="6C243750"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The interaction with filtered L1 measurement results (if supported) </w:t>
                      </w:r>
                    </w:p>
                    <w:p w14:paraId="446AD98B"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Support of simultaneous configuration of both UE</w:t>
                      </w:r>
                      <w:r>
                        <w:rPr>
                          <w:lang w:eastAsia="x-none"/>
                        </w:rPr>
                        <w:t xml:space="preserve"> </w:t>
                      </w:r>
                      <w:r w:rsidRPr="00C32440">
                        <w:rPr>
                          <w:lang w:eastAsia="x-none"/>
                        </w:rPr>
                        <w:t>event triggered and any of periodic/semi-persistence/aperiodic reporting, and solutions when both of them are configured.</w:t>
                      </w:r>
                    </w:p>
                    <w:p w14:paraId="52288F79" w14:textId="77777777" w:rsidR="00437F8B" w:rsidRPr="00C32440" w:rsidRDefault="00437F8B" w:rsidP="00437F8B">
                      <w:pPr>
                        <w:numPr>
                          <w:ilvl w:val="3"/>
                          <w:numId w:val="33"/>
                        </w:numPr>
                        <w:shd w:val="clear" w:color="auto" w:fill="FFFFFF"/>
                        <w:spacing w:after="100" w:afterAutospacing="1"/>
                        <w:ind w:left="1418" w:hanging="158"/>
                        <w:jc w:val="both"/>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7914F6F6" w14:textId="77777777" w:rsidR="00437F8B" w:rsidRPr="00127C09" w:rsidRDefault="00437F8B" w:rsidP="00127C09">
                      <w:pPr>
                        <w:numPr>
                          <w:ilvl w:val="3"/>
                          <w:numId w:val="33"/>
                        </w:numPr>
                        <w:shd w:val="clear" w:color="auto" w:fill="FFFFFF"/>
                        <w:spacing w:after="100" w:afterAutospacing="1"/>
                        <w:ind w:left="1418" w:hanging="158"/>
                        <w:jc w:val="both"/>
                        <w:rPr>
                          <w:lang w:eastAsia="x-none"/>
                        </w:rPr>
                      </w:pPr>
                      <w:r w:rsidRPr="00C32440">
                        <w:rPr>
                          <w:lang w:eastAsia="x-none"/>
                        </w:rPr>
                        <w:t>Benefit when L3 measurement is involved</w:t>
                      </w:r>
                    </w:p>
                  </w:txbxContent>
                </v:textbox>
                <w10:wrap type="square"/>
              </v:shape>
            </w:pict>
          </mc:Fallback>
        </mc:AlternateContent>
      </w:r>
    </w:p>
    <w:p w14:paraId="779DAE9D" w14:textId="3FE94883" w:rsidR="00437F8B" w:rsidRDefault="00437F8B" w:rsidP="003F4DF3">
      <w:pPr>
        <w:rPr>
          <w:lang w:eastAsia="ko-KR"/>
        </w:rPr>
      </w:pPr>
      <w:r w:rsidRPr="00FB7702">
        <w:rPr>
          <w:lang w:eastAsia="ko-KR"/>
        </w:rPr>
        <w:t xml:space="preserve"> </w:t>
      </w:r>
      <w:r w:rsidR="003F4DF3">
        <w:rPr>
          <w:lang w:eastAsia="ko-KR"/>
        </w:rPr>
        <w:t xml:space="preserve">Event triggered reporting is beneficial to reduce overhead associated </w:t>
      </w:r>
      <w:r w:rsidR="00520D25">
        <w:rPr>
          <w:lang w:eastAsia="ko-KR"/>
        </w:rPr>
        <w:t>with measurement</w:t>
      </w:r>
      <w:r w:rsidR="003F4DF3">
        <w:rPr>
          <w:lang w:eastAsia="ko-KR"/>
        </w:rPr>
        <w:t xml:space="preserve"> reporting</w:t>
      </w:r>
      <w:r>
        <w:rPr>
          <w:lang w:eastAsia="ko-KR"/>
        </w:rPr>
        <w:t xml:space="preserve"> and reduce latency</w:t>
      </w:r>
      <w:r w:rsidR="0078738E">
        <w:rPr>
          <w:lang w:eastAsia="ko-KR"/>
        </w:rPr>
        <w:t>,</w:t>
      </w:r>
      <w:r w:rsidR="003F4DF3">
        <w:rPr>
          <w:lang w:eastAsia="ko-KR"/>
        </w:rPr>
        <w:t xml:space="preserve"> the report is only sent when an event is triggered at the UE.</w:t>
      </w:r>
      <w:r>
        <w:rPr>
          <w:lang w:eastAsia="ko-KR"/>
        </w:rPr>
        <w:t xml:space="preserve"> When the UE detects a change in channel conditions and finds a “better”</w:t>
      </w:r>
      <w:r w:rsidR="00D0097D">
        <w:rPr>
          <w:lang w:eastAsia="ko-KR"/>
        </w:rPr>
        <w:t xml:space="preserve"> beam</w:t>
      </w:r>
      <w:r>
        <w:rPr>
          <w:lang w:eastAsia="ko-KR"/>
        </w:rPr>
        <w:t xml:space="preserve"> it can send a measurement report to network. There are several ways for the </w:t>
      </w:r>
      <w:r w:rsidR="00520D25">
        <w:rPr>
          <w:lang w:eastAsia="ko-KR"/>
        </w:rPr>
        <w:t>UE</w:t>
      </w:r>
      <w:r>
        <w:rPr>
          <w:lang w:eastAsia="ko-KR"/>
        </w:rPr>
        <w:t xml:space="preserve"> to provide the measurement report</w:t>
      </w:r>
      <w:r w:rsidR="00520D25">
        <w:rPr>
          <w:lang w:eastAsia="ko-KR"/>
        </w:rPr>
        <w:t xml:space="preserve"> to network.</w:t>
      </w:r>
    </w:p>
    <w:p w14:paraId="37D8A315" w14:textId="1EE3F217" w:rsidR="00520D25" w:rsidRDefault="00437F8B" w:rsidP="00437F8B">
      <w:pPr>
        <w:pStyle w:val="ListParagraph"/>
        <w:numPr>
          <w:ilvl w:val="0"/>
          <w:numId w:val="34"/>
        </w:numPr>
        <w:rPr>
          <w:lang w:eastAsia="ko-KR"/>
        </w:rPr>
      </w:pPr>
      <w:r>
        <w:rPr>
          <w:lang w:eastAsia="ko-KR"/>
        </w:rPr>
        <w:t xml:space="preserve">The UE can directly report the measurement. For example, </w:t>
      </w:r>
      <w:r w:rsidR="00520D25">
        <w:rPr>
          <w:lang w:eastAsia="ko-KR"/>
        </w:rPr>
        <w:t>UE can trigger a RACH procedure and include the measurement report in the payload of RACH Msg3 or MsgA PUSCH.</w:t>
      </w:r>
    </w:p>
    <w:p w14:paraId="3445278F" w14:textId="3B73177F" w:rsidR="0011279F" w:rsidRDefault="00520D25" w:rsidP="00520D25">
      <w:pPr>
        <w:pStyle w:val="ListParagraph"/>
        <w:numPr>
          <w:ilvl w:val="0"/>
          <w:numId w:val="34"/>
        </w:numPr>
        <w:rPr>
          <w:lang w:eastAsia="ko-KR"/>
        </w:rPr>
      </w:pPr>
      <w:r>
        <w:rPr>
          <w:lang w:eastAsia="ko-KR"/>
        </w:rPr>
        <w:t>The UE can send a request for uplink resources to transmit measurement report.</w:t>
      </w:r>
    </w:p>
    <w:p w14:paraId="4270FA35" w14:textId="262541AB" w:rsidR="003F4DF3" w:rsidRPr="003F4DF3" w:rsidRDefault="003F4DF3" w:rsidP="003F4DF3">
      <w:pPr>
        <w:rPr>
          <w:b/>
          <w:i/>
          <w:lang w:eastAsia="ko-KR"/>
        </w:rPr>
      </w:pPr>
      <w:r w:rsidRPr="003F4DF3">
        <w:rPr>
          <w:b/>
          <w:i/>
          <w:lang w:eastAsia="ko-KR"/>
        </w:rPr>
        <w:t xml:space="preserve">Proposal </w:t>
      </w:r>
      <w:r w:rsidR="00E22C7C">
        <w:rPr>
          <w:b/>
          <w:i/>
          <w:lang w:eastAsia="ko-KR"/>
        </w:rPr>
        <w:t>6</w:t>
      </w:r>
      <w:r w:rsidRPr="003F4DF3">
        <w:rPr>
          <w:b/>
          <w:i/>
          <w:lang w:eastAsia="ko-KR"/>
        </w:rPr>
        <w:t>: For L1 measurement report for Rel-18 L1/L2 mobility, support UE/event triggered report for L1 measurement results.</w:t>
      </w:r>
      <w:r w:rsidR="00520D25">
        <w:rPr>
          <w:b/>
          <w:i/>
          <w:lang w:eastAsia="ko-KR"/>
        </w:rPr>
        <w:t xml:space="preserve"> Further study how the UE provides an event triggered measurement report to the network.</w:t>
      </w:r>
    </w:p>
    <w:p w14:paraId="2E1284A6" w14:textId="77777777" w:rsidR="003F4DF3" w:rsidRDefault="003F4DF3"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3A43A3B2" w14:textId="4C8135E7" w:rsidR="00F94D03" w:rsidRDefault="00B837D2" w:rsidP="00F94D03">
      <w:pPr>
        <w:rPr>
          <w:lang w:val="en-GB" w:eastAsia="ko-KR"/>
        </w:rPr>
      </w:pPr>
      <w:r>
        <w:rPr>
          <w:lang w:val="en-GB" w:eastAsia="ko-KR"/>
        </w:rPr>
        <w:t>For inter-cell beam management,</w:t>
      </w:r>
      <w:r w:rsidR="00A954F4">
        <w:rPr>
          <w:lang w:val="en-GB" w:eastAsia="ko-KR"/>
        </w:rPr>
        <w:t xml:space="preserve"> the TCI state can be associated with a cell having a PCI different from the PCI of the serving cell.</w:t>
      </w:r>
      <w:r>
        <w:rPr>
          <w:lang w:val="en-GB" w:eastAsia="ko-KR"/>
        </w:rPr>
        <w:t xml:space="preserve"> The same framework can be used for L1/L2 mobility as starting point.</w:t>
      </w:r>
      <w:r w:rsidR="00520D25">
        <w:rPr>
          <w:lang w:val="en-GB" w:eastAsia="ko-KR"/>
        </w:rPr>
        <w:t xml:space="preserve"> In RAN1#111, it was agreed to at least use Rel-17 unified TCI state framework for Rel-18 LTM beam indication. However, there was an open point on whether to support Rel-18 LTM when at least one of the cells doesn’t support the Rel-17 unified TCI state framework.</w:t>
      </w:r>
    </w:p>
    <w:p w14:paraId="13FDB52A" w14:textId="64496F7A" w:rsidR="00520D25" w:rsidRDefault="00520D25" w:rsidP="00F94D03">
      <w:pPr>
        <w:rPr>
          <w:lang w:val="en-GB" w:eastAsia="ko-KR"/>
        </w:rPr>
      </w:pPr>
    </w:p>
    <w:p w14:paraId="704699DF" w14:textId="7789094B" w:rsidR="00520D25" w:rsidRDefault="00520D25" w:rsidP="00F94D03">
      <w:pPr>
        <w:rPr>
          <w:lang w:val="en-GB" w:eastAsia="ko-KR"/>
        </w:rPr>
      </w:pPr>
      <w:r>
        <w:rPr>
          <w:noProof/>
        </w:rPr>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368AC4" id="Text Box 15" o:spid="_x0000_s1035"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&#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Bf/G11WgIAAM0EAAAOAAAAAAAAAAAAAAAAAC4CAABkcnMvZTJvRG9jLnhtbFBLAQIt&#10;ABQABgAIAAAAIQA2VE8B2QAAAAUBAAAPAAAAAAAAAAAAAAAAALQEAABkcnMvZG93bnJldi54bWxQ&#10;SwUGAAAAAAQABADzAAAAugUAAAAA&#10;" fillcolor="#f2f2f2 [3052]" strokeweight=".5pt">
                <v:textbox style="mso-fit-shape-to-text:t">
                  <w:txbxContent>
                    <w:p w14:paraId="6CAE86F8" w14:textId="77777777" w:rsidR="00520D25" w:rsidRPr="00403EC3" w:rsidRDefault="00520D25" w:rsidP="00520D25">
                      <w:pPr>
                        <w:rPr>
                          <w:rFonts w:eastAsia="Yu Mincho"/>
                          <w:highlight w:val="green"/>
                          <w:lang w:eastAsia="ja-JP"/>
                        </w:rPr>
                      </w:pPr>
                      <w:r w:rsidRPr="00403EC3">
                        <w:rPr>
                          <w:rFonts w:eastAsia="Yu Mincho"/>
                          <w:highlight w:val="green"/>
                          <w:lang w:eastAsia="ja-JP"/>
                        </w:rPr>
                        <w:t>Agreement</w:t>
                      </w:r>
                    </w:p>
                    <w:p w14:paraId="7E7CD884" w14:textId="77777777" w:rsidR="00520D25" w:rsidRPr="005550B5" w:rsidRDefault="00520D25" w:rsidP="00520D25">
                      <w:pPr>
                        <w:pStyle w:val="ListParagraph"/>
                        <w:numPr>
                          <w:ilvl w:val="0"/>
                          <w:numId w:val="27"/>
                        </w:numPr>
                        <w:snapToGrid w:val="0"/>
                        <w:spacing w:after="0"/>
                        <w:contextualSpacing w:val="0"/>
                        <w:jc w:val="both"/>
                      </w:pPr>
                      <w:r w:rsidRPr="005550B5">
                        <w:t>The beam indication of candidate cell(s) for Rel-18 LTM should be designed based on the following</w:t>
                      </w:r>
                      <w:r>
                        <w:t>:</w:t>
                      </w:r>
                    </w:p>
                    <w:p w14:paraId="168B4D0C" w14:textId="77777777" w:rsidR="00520D25" w:rsidRPr="005550B5" w:rsidRDefault="00520D25" w:rsidP="00520D25">
                      <w:pPr>
                        <w:pStyle w:val="ListParagraph"/>
                        <w:numPr>
                          <w:ilvl w:val="1"/>
                          <w:numId w:val="27"/>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520D25" w:rsidRPr="009A3B69" w:rsidRDefault="00520D25" w:rsidP="00520D25">
                      <w:pPr>
                        <w:pStyle w:val="ListParagraph"/>
                        <w:numPr>
                          <w:ilvl w:val="1"/>
                          <w:numId w:val="27"/>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520D25" w:rsidRPr="00EE51C7" w:rsidRDefault="00520D25" w:rsidP="00EE51C7">
                      <w:pPr>
                        <w:pStyle w:val="ListParagraph"/>
                        <w:numPr>
                          <w:ilvl w:val="1"/>
                          <w:numId w:val="27"/>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3155B373" w:rsidR="00520D25" w:rsidRDefault="00520D25" w:rsidP="00F94D03">
      <w:pPr>
        <w:rPr>
          <w:lang w:val="en-GB" w:eastAsia="ko-KR"/>
        </w:rPr>
      </w:pPr>
      <w:r>
        <w:rPr>
          <w:lang w:val="en-GB" w:eastAsia="ko-KR"/>
        </w:rPr>
        <w:t xml:space="preserve">Unlike Rel-15 TCI/spatial relation framework, Rel-17 unified TCI state framework already </w:t>
      </w:r>
      <w:r w:rsidR="005D4D45">
        <w:rPr>
          <w:lang w:val="en-GB" w:eastAsia="ko-KR"/>
        </w:rPr>
        <w:t xml:space="preserve">supports beam indication for non-serving cells. Introducing such capability to the Rel-15 TCI/spatial relation framework would be a major design undertaking. </w:t>
      </w:r>
    </w:p>
    <w:p w14:paraId="3FD210F7" w14:textId="3C252953" w:rsidR="005D4D45" w:rsidRPr="005D4D45" w:rsidRDefault="005D4D45" w:rsidP="00F94D03">
      <w:pPr>
        <w:rPr>
          <w:b/>
          <w:i/>
          <w:lang w:val="en-GB" w:eastAsia="ko-KR"/>
        </w:rPr>
      </w:pPr>
      <w:r w:rsidRPr="005D4D45">
        <w:rPr>
          <w:b/>
          <w:i/>
          <w:lang w:val="en-GB" w:eastAsia="ko-KR"/>
        </w:rPr>
        <w:t xml:space="preserve">Observation </w:t>
      </w:r>
      <w:r w:rsidR="00F714A1">
        <w:rPr>
          <w:b/>
          <w:i/>
          <w:lang w:val="en-GB" w:eastAsia="ko-KR"/>
        </w:rPr>
        <w:t>5</w:t>
      </w:r>
      <w:r w:rsidRPr="005D4D45">
        <w:rPr>
          <w:b/>
          <w:i/>
          <w:lang w:val="en-GB" w:eastAsia="ko-KR"/>
        </w:rPr>
        <w:t>: Rel-15 TCI/spatial relation framework doesn’t support beam indication for non-serving cells.</w:t>
      </w:r>
    </w:p>
    <w:p w14:paraId="26E2F91C" w14:textId="33AA1FC0" w:rsidR="00520D25" w:rsidRDefault="005D4D45" w:rsidP="00F94D03">
      <w:pPr>
        <w:rPr>
          <w:lang w:val="en-GB" w:eastAsia="ko-KR"/>
        </w:rPr>
      </w:pPr>
      <w:r>
        <w:rPr>
          <w:lang w:val="en-GB" w:eastAsia="ko-KR"/>
        </w:rPr>
        <w:lastRenderedPageBreak/>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3E3AC963" w:rsidR="00B837D2" w:rsidRDefault="00B837D2" w:rsidP="00F94D03">
      <w:pPr>
        <w:rPr>
          <w:b/>
          <w:i/>
          <w:lang w:val="en-GB" w:eastAsia="ko-KR"/>
        </w:rPr>
      </w:pPr>
      <w:r w:rsidRPr="00B837D2">
        <w:rPr>
          <w:b/>
          <w:i/>
          <w:lang w:val="en-GB" w:eastAsia="ko-KR"/>
        </w:rPr>
        <w:t xml:space="preserve">Proposal </w:t>
      </w:r>
      <w:r w:rsidR="00F714A1">
        <w:rPr>
          <w:b/>
          <w:i/>
          <w:lang w:val="en-GB" w:eastAsia="ko-KR"/>
        </w:rPr>
        <w:t>7</w:t>
      </w:r>
      <w:r w:rsidRPr="00B837D2">
        <w:rPr>
          <w:b/>
          <w:i/>
          <w:lang w:val="en-GB" w:eastAsia="ko-KR"/>
        </w:rPr>
        <w:t xml:space="preserve">: </w:t>
      </w:r>
      <w:r w:rsidR="005D4D45">
        <w:rPr>
          <w:b/>
          <w:i/>
          <w:lang w:val="en-GB" w:eastAsia="ko-KR"/>
        </w:rPr>
        <w:t>A pre-requisite for support</w:t>
      </w:r>
      <w:r w:rsidR="00AC3B28">
        <w:rPr>
          <w:b/>
          <w:i/>
          <w:lang w:val="en-GB" w:eastAsia="ko-KR"/>
        </w:rPr>
        <w:t>ing</w:t>
      </w:r>
      <w:r w:rsidR="005D4D45">
        <w:rPr>
          <w:b/>
          <w:i/>
          <w:lang w:val="en-GB" w:eastAsia="ko-KR"/>
        </w:rPr>
        <w:t xml:space="preserve"> Rel-18 LTM is the support of Rel-17 unified TCI state framework</w:t>
      </w:r>
      <w:r w:rsidRPr="00B837D2">
        <w:rPr>
          <w:b/>
          <w:i/>
          <w:lang w:val="en-GB" w:eastAsia="ko-KR"/>
        </w:rPr>
        <w:t>.</w:t>
      </w:r>
    </w:p>
    <w:p w14:paraId="555EBE42" w14:textId="04415223" w:rsidR="00D0097D" w:rsidRDefault="00D0097D" w:rsidP="00F94D03">
      <w:pPr>
        <w:rPr>
          <w:lang w:val="en-GB" w:eastAsia="ko-KR"/>
        </w:rPr>
      </w:pPr>
      <w:r>
        <w:rPr>
          <w:lang w:val="en-GB" w:eastAsia="ko-KR"/>
        </w:rPr>
        <w:t>In RAN1#112, the following agreement was made:</w:t>
      </w:r>
    </w:p>
    <w:p w14:paraId="1FBDF60C" w14:textId="26E74DB6" w:rsidR="00D0097D" w:rsidRDefault="00D0097D" w:rsidP="00F94D03">
      <w:pPr>
        <w:rPr>
          <w:lang w:val="en-GB" w:eastAsia="ko-KR"/>
        </w:rPr>
      </w:pPr>
      <w:r>
        <w:rPr>
          <w:noProof/>
        </w:rPr>
        <mc:AlternateContent>
          <mc:Choice Requires="wps">
            <w:drawing>
              <wp:anchor distT="0" distB="0" distL="114300" distR="114300" simplePos="0" relativeHeight="251700224" behindDoc="0" locked="0" layoutInCell="1" allowOverlap="1" wp14:anchorId="129CF6A4" wp14:editId="5A6DC339">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r w:rsidRPr="00242EF7">
                              <w:t>mTRP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9CF6A4" id="Text Box 5" o:spid="_x0000_s1036"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7nWA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zCWEExbKI5IqoVuKZ3h&#10;qxrxH5jzz8ziFiJZeFn+CZ9SAhYFJ4mSCuzvv9lDPC4HeilpcKtzqvHsKJHfNS7N7XA8DkcQlfHk&#10;ywgVe+3ZXnv0Xi0BuRziBRsexRDvZS+WFtQLnt8i5EQX0xwz59T34tJ3l4bny8ViEYNw7Q3zD3pt&#10;eIAOswusbtoXZs1p8h6X5hH67WfZmwXoYuPUzWLvYVXH7bhwemIfTyaO93Te4Sav9Rh1+RO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f6jO51gCAADMBAAADgAAAAAAAAAAAAAAAAAuAgAAZHJzL2Uyb0RvYy54bWxQSwECLQAU&#10;AAYACAAAACEANlRPAdkAAAAFAQAADwAAAAAAAAAAAAAAAACyBAAAZHJzL2Rvd25yZXYueG1sUEsF&#10;BgAAAAAEAAQA8wAAALgFAAAAAA==&#10;" fillcolor="#f2f2f2 [3052]" strokeweight=".5pt">
                <v:textbox style="mso-fit-shape-to-text:t">
                  <w:txbxContent>
                    <w:p w14:paraId="2562DB3E" w14:textId="77777777" w:rsidR="00D0097D" w:rsidRDefault="00D0097D"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D0097D" w:rsidRPr="009F2F17" w:rsidRDefault="00D0097D" w:rsidP="00D0097D">
                      <w:pPr>
                        <w:pStyle w:val="ListParagraph"/>
                        <w:numPr>
                          <w:ilvl w:val="0"/>
                          <w:numId w:val="27"/>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D0097D" w:rsidRPr="0037298F" w:rsidRDefault="00D0097D" w:rsidP="0037298F">
                      <w:pPr>
                        <w:pStyle w:val="ListParagraph"/>
                        <w:numPr>
                          <w:ilvl w:val="0"/>
                          <w:numId w:val="27"/>
                        </w:numPr>
                        <w:snapToGrid w:val="0"/>
                        <w:spacing w:after="0"/>
                        <w:jc w:val="both"/>
                      </w:pPr>
                      <w:r w:rsidRPr="00242EF7">
                        <w:t xml:space="preserve">FFS: </w:t>
                      </w:r>
                      <w:r>
                        <w:t xml:space="preserve">beam indication for </w:t>
                      </w:r>
                      <w:r w:rsidRPr="00242EF7">
                        <w:t>mTRP case</w:t>
                      </w:r>
                    </w:p>
                  </w:txbxContent>
                </v:textbox>
                <w10:wrap type="square"/>
              </v:shape>
            </w:pict>
          </mc:Fallback>
        </mc:AlternateContent>
      </w:r>
    </w:p>
    <w:p w14:paraId="62644D5C" w14:textId="584BC004" w:rsidR="00D0097D" w:rsidRDefault="00EA662B" w:rsidP="00F94D03">
      <w:pPr>
        <w:rPr>
          <w:lang w:val="en-GB" w:eastAsia="ko-KR"/>
        </w:rPr>
      </w:pPr>
      <w:r>
        <w:rPr>
          <w:lang w:val="en-GB" w:eastAsia="ko-KR"/>
        </w:rPr>
        <w:t>According to this agreement, after cell switch the signals/channels that are configured to follow the Rel-17 unified TCI state follow the indicated TCI state in the cell switch commands. For channels associated with Common Search Space (CCS) set other than Type-3 CCS set, the corresponding CORESET can be configured an additional TCI state.</w:t>
      </w:r>
      <w:r w:rsidR="00167B82">
        <w:rPr>
          <w:lang w:val="en-GB" w:eastAsia="ko-KR"/>
        </w:rPr>
        <w:t xml:space="preserve"> At the time of cell switch, the CORSET of common channels (associated with CCS set other than Type-3 CSS set), not configured to follow the unified TCI state, should switch from using the TCI state of the source serving cell to that of the target serving cell.</w:t>
      </w:r>
      <w:r>
        <w:rPr>
          <w:lang w:val="en-GB" w:eastAsia="ko-KR"/>
        </w:rPr>
        <w:t xml:space="preserve"> </w:t>
      </w:r>
      <w:r w:rsidR="0092026F">
        <w:rPr>
          <w:lang w:val="en-GB" w:eastAsia="ko-KR"/>
        </w:rPr>
        <w:t>The following two options can be further considered to determine the TCI state to use for CORESETs associated with CSS set other than Type-3 CSS set when switching to the Target serving cell.</w:t>
      </w:r>
    </w:p>
    <w:p w14:paraId="00432999" w14:textId="395984AC" w:rsidR="0092026F" w:rsidRDefault="0092026F" w:rsidP="0092026F">
      <w:pPr>
        <w:pStyle w:val="ListParagraph"/>
        <w:numPr>
          <w:ilvl w:val="0"/>
          <w:numId w:val="42"/>
        </w:numPr>
        <w:rPr>
          <w:lang w:val="en-GB" w:eastAsia="ko-KR"/>
        </w:rPr>
      </w:pPr>
      <w:r>
        <w:rPr>
          <w:lang w:val="en-GB" w:eastAsia="ko-KR"/>
        </w:rPr>
        <w:t>The CORESETs associated with CSS set other than Type-3 CSS set follow the unified TCI state of the target cell until configured a new TCI state.</w:t>
      </w:r>
    </w:p>
    <w:p w14:paraId="284AD4A9" w14:textId="29F24C81" w:rsidR="0092026F" w:rsidRDefault="0092026F" w:rsidP="0092026F">
      <w:pPr>
        <w:pStyle w:val="ListParagraph"/>
        <w:numPr>
          <w:ilvl w:val="0"/>
          <w:numId w:val="42"/>
        </w:numPr>
        <w:rPr>
          <w:lang w:val="en-GB" w:eastAsia="ko-KR"/>
        </w:rPr>
      </w:pPr>
      <w:r>
        <w:rPr>
          <w:lang w:val="en-GB" w:eastAsia="ko-KR"/>
        </w:rPr>
        <w:t>An additional TCI state is signalled in the cell switch command for the CORESETs associated with CSS set other than Type-3 CSS set.</w:t>
      </w:r>
    </w:p>
    <w:p w14:paraId="4F6DC05D" w14:textId="4D89042B" w:rsidR="0092026F" w:rsidRPr="0092026F" w:rsidRDefault="0092026F" w:rsidP="0092026F">
      <w:pPr>
        <w:rPr>
          <w:b/>
          <w:i/>
          <w:lang w:val="en-GB" w:eastAsia="ko-KR"/>
        </w:rPr>
      </w:pPr>
      <w:r w:rsidRPr="0092026F">
        <w:rPr>
          <w:b/>
          <w:i/>
          <w:lang w:val="en-GB" w:eastAsia="ko-KR"/>
        </w:rPr>
        <w:t xml:space="preserve">Proposal </w:t>
      </w:r>
      <w:r w:rsidR="00F714A1">
        <w:rPr>
          <w:b/>
          <w:i/>
          <w:lang w:val="en-GB" w:eastAsia="ko-KR"/>
        </w:rPr>
        <w:t>8</w:t>
      </w:r>
      <w:r w:rsidRPr="0092026F">
        <w:rPr>
          <w:b/>
          <w:i/>
          <w:lang w:val="en-GB" w:eastAsia="ko-KR"/>
        </w:rPr>
        <w:t>: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further study the following options for the TCI state</w:t>
      </w:r>
      <w:r w:rsidR="00B46EC0">
        <w:rPr>
          <w:b/>
          <w:i/>
          <w:lang w:val="en-GB" w:eastAsia="ko-KR"/>
        </w:rPr>
        <w:t xml:space="preserve"> indication</w:t>
      </w:r>
      <w:r w:rsidRPr="0092026F">
        <w:rPr>
          <w:b/>
          <w:i/>
          <w:lang w:val="en-GB" w:eastAsia="ko-KR"/>
        </w:rPr>
        <w:t>:</w:t>
      </w:r>
    </w:p>
    <w:p w14:paraId="357D2163" w14:textId="7EA15AAE" w:rsidR="0092026F" w:rsidRPr="0092026F" w:rsidRDefault="0092026F" w:rsidP="0092026F">
      <w:pPr>
        <w:pStyle w:val="ListParagraph"/>
        <w:numPr>
          <w:ilvl w:val="0"/>
          <w:numId w:val="43"/>
        </w:numPr>
        <w:rPr>
          <w:b/>
          <w:i/>
          <w:lang w:val="en-GB" w:eastAsia="ko-KR"/>
        </w:rPr>
      </w:pPr>
      <w:r w:rsidRPr="0092026F">
        <w:rPr>
          <w:b/>
          <w:i/>
          <w:lang w:val="en-GB" w:eastAsia="ko-KR"/>
        </w:rPr>
        <w:t xml:space="preserve">The CORESETs associated with CSS set </w:t>
      </w:r>
      <w:r w:rsidR="00B46EC0">
        <w:rPr>
          <w:b/>
          <w:i/>
          <w:lang w:val="en-GB" w:eastAsia="ko-KR"/>
        </w:rPr>
        <w:t>other than Type</w:t>
      </w:r>
      <w:r w:rsidRPr="0092026F">
        <w:rPr>
          <w:b/>
          <w:i/>
          <w:lang w:val="en-GB" w:eastAsia="ko-KR"/>
        </w:rPr>
        <w:t>3</w:t>
      </w:r>
      <w:r w:rsidR="00B46EC0">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1C76B220" w14:textId="558FAB97" w:rsidR="0092026F" w:rsidRPr="0092026F" w:rsidRDefault="0092026F" w:rsidP="0092026F">
      <w:pPr>
        <w:pStyle w:val="ListParagraph"/>
        <w:numPr>
          <w:ilvl w:val="0"/>
          <w:numId w:val="43"/>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p>
    <w:p w14:paraId="1E49178C" w14:textId="126F2EFD" w:rsidR="00F714A1" w:rsidRDefault="00F714A1" w:rsidP="00F94D03">
      <w:pPr>
        <w:rPr>
          <w:lang w:val="en-GB" w:eastAsia="ko-KR"/>
        </w:rPr>
      </w:pPr>
    </w:p>
    <w:p w14:paraId="4E6A6A9D" w14:textId="41927C16" w:rsidR="00F714A1" w:rsidRDefault="00F714A1" w:rsidP="00F94D03">
      <w:pPr>
        <w:rPr>
          <w:lang w:val="en-GB" w:eastAsia="ko-KR"/>
        </w:rPr>
      </w:pPr>
      <w:r>
        <w:rPr>
          <w:lang w:val="en-GB" w:eastAsia="ko-KR"/>
        </w:rPr>
        <w:t>In RAN1#112b-e, it was agreed to activate the TCI states corresponding to the serving cell before the cell switch command (CSC). To activate the TCI states would require TCI states that have a source RS from the target cell. The serving cell has a list of DL/Joint TCI states provided by “</w:t>
      </w:r>
      <w:r w:rsidRPr="00F714A1">
        <w:rPr>
          <w:i/>
          <w:lang w:val="en-GB" w:eastAsia="ko-KR"/>
        </w:rPr>
        <w:t>dl-OrJoint-TCIStateList</w:t>
      </w:r>
      <w:r>
        <w:rPr>
          <w:lang w:val="en-GB" w:eastAsia="ko-KR"/>
        </w:rPr>
        <w:t xml:space="preserve">” and a list of UL TCI states provided by </w:t>
      </w:r>
      <w:r w:rsidR="00F72DC3">
        <w:rPr>
          <w:lang w:val="en-GB" w:eastAsia="ko-KR"/>
        </w:rPr>
        <w:t>“</w:t>
      </w:r>
      <w:r w:rsidR="00F72DC3" w:rsidRPr="00F72DC3">
        <w:rPr>
          <w:lang w:val="en-GB" w:eastAsia="ko-KR"/>
        </w:rPr>
        <w:t>ul-TCI-StateList</w:t>
      </w:r>
      <w:r w:rsidR="00F72DC3">
        <w:rPr>
          <w:lang w:val="en-GB" w:eastAsia="ko-KR"/>
        </w:rPr>
        <w:t>”. Each list can be configured to include TCI states associated with a source RS of the target cell. This is similar to the framework used for ICBM.</w:t>
      </w:r>
    </w:p>
    <w:p w14:paraId="1ACFBAA7" w14:textId="64AEBC38" w:rsidR="00F72DC3" w:rsidRDefault="00F72DC3" w:rsidP="00F94D03">
      <w:pPr>
        <w:rPr>
          <w:lang w:val="en-GB" w:eastAsia="ko-KR"/>
        </w:rPr>
      </w:pPr>
      <w:r w:rsidRPr="00F72DC3">
        <w:rPr>
          <w:b/>
          <w:i/>
          <w:lang w:val="en-GB" w:eastAsia="ko-KR"/>
        </w:rPr>
        <w:t>Proposal 9: For</w:t>
      </w:r>
      <w:r w:rsidRPr="00CE7EEA">
        <w:rPr>
          <w:b/>
          <w:i/>
          <w:lang w:val="en-GB" w:eastAsia="ko-KR"/>
        </w:rPr>
        <w:t xml:space="preserve"> beam indication for L1/L2 mobility</w:t>
      </w:r>
      <w:r>
        <w:rPr>
          <w:b/>
          <w:i/>
          <w:lang w:val="en-GB" w:eastAsia="ko-KR"/>
        </w:rPr>
        <w:t xml:space="preserve">, the </w:t>
      </w:r>
      <w:r w:rsidRPr="00F72DC3">
        <w:rPr>
          <w:b/>
          <w:i/>
          <w:lang w:val="en-GB" w:eastAsia="ko-KR"/>
        </w:rPr>
        <w:t>dl-OrJoint-TCIStateList</w:t>
      </w:r>
      <w:r>
        <w:rPr>
          <w:b/>
          <w:i/>
          <w:lang w:val="en-GB" w:eastAsia="ko-KR"/>
        </w:rPr>
        <w:t xml:space="preserve"> and </w:t>
      </w:r>
      <w:r w:rsidRPr="00F72DC3">
        <w:rPr>
          <w:b/>
          <w:i/>
          <w:lang w:val="en-GB" w:eastAsia="ko-KR"/>
        </w:rPr>
        <w:t>ul-TCI-StateList</w:t>
      </w:r>
      <w:r>
        <w:rPr>
          <w:b/>
          <w:i/>
          <w:lang w:val="en-GB" w:eastAsia="ko-KR"/>
        </w:rPr>
        <w:t xml:space="preserve"> are configured with TCI states having a source RS associated with the target cell.</w:t>
      </w:r>
    </w:p>
    <w:p w14:paraId="70F736ED" w14:textId="0D63E12D" w:rsidR="003F4DF3" w:rsidRDefault="003F4DF3" w:rsidP="00F94D03">
      <w:pPr>
        <w:rPr>
          <w:lang w:val="en-GB" w:eastAsia="ko-KR"/>
        </w:rPr>
      </w:pPr>
      <w:r>
        <w:rPr>
          <w:lang w:val="en-GB" w:eastAsia="ko-KR"/>
        </w:rPr>
        <w:t xml:space="preserve">To reduce any interruption caused by cell switch, the indication of a TCI state associated with a cell (e.g., </w:t>
      </w:r>
      <w:r w:rsidRPr="003F4DF3">
        <w:rPr>
          <w:lang w:val="en-GB" w:eastAsia="ko-KR"/>
        </w:rPr>
        <w:t>target serving cell</w:t>
      </w:r>
      <w:r>
        <w:rPr>
          <w:lang w:val="en-GB" w:eastAsia="ko-KR"/>
        </w:rPr>
        <w:t xml:space="preserve">) </w:t>
      </w:r>
      <w:r w:rsidRPr="003F4DF3">
        <w:rPr>
          <w:lang w:val="en-GB" w:eastAsia="ko-KR"/>
        </w:rPr>
        <w:t>having a PCI different from the PCI of the serving cell</w:t>
      </w:r>
      <w:r>
        <w:rPr>
          <w:lang w:val="en-GB" w:eastAsia="ko-KR"/>
        </w:rPr>
        <w:t xml:space="preserve"> can trigger:</w:t>
      </w:r>
    </w:p>
    <w:p w14:paraId="6BFD4930" w14:textId="11F7917E" w:rsidR="003F4DF3" w:rsidRDefault="003F4DF3" w:rsidP="003F4DF3">
      <w:pPr>
        <w:pStyle w:val="ListParagraph"/>
        <w:numPr>
          <w:ilvl w:val="0"/>
          <w:numId w:val="25"/>
        </w:numPr>
        <w:rPr>
          <w:lang w:val="en-GB" w:eastAsia="ko-KR"/>
        </w:rPr>
      </w:pPr>
      <w:r>
        <w:rPr>
          <w:lang w:val="en-GB" w:eastAsia="ko-KR"/>
        </w:rPr>
        <w:t>AP CSI-RS resource on the target serving cell followed by a AP CSI measurement report. The AP CSI measurement report provides more refined beam measurements for the target serving cell.</w:t>
      </w:r>
    </w:p>
    <w:p w14:paraId="2C4348D3" w14:textId="54ADFEA6" w:rsidR="003F4DF3" w:rsidRDefault="003F4DF3" w:rsidP="003F4DF3">
      <w:pPr>
        <w:pStyle w:val="ListParagraph"/>
        <w:numPr>
          <w:ilvl w:val="0"/>
          <w:numId w:val="25"/>
        </w:numPr>
        <w:rPr>
          <w:lang w:val="en-GB" w:eastAsia="ko-KR"/>
        </w:rPr>
      </w:pPr>
      <w:r>
        <w:rPr>
          <w:lang w:val="en-GB" w:eastAsia="ko-KR"/>
        </w:rPr>
        <w:t xml:space="preserve">AP-SRS resource to the target serving cell. The AP-SRS resource to the target serving cell </w:t>
      </w:r>
      <w:r w:rsidR="00D577DF">
        <w:rPr>
          <w:lang w:val="en-GB" w:eastAsia="ko-KR"/>
        </w:rPr>
        <w:t xml:space="preserve">allows the network to have </w:t>
      </w:r>
      <w:r>
        <w:rPr>
          <w:lang w:val="en-GB" w:eastAsia="ko-KR"/>
        </w:rPr>
        <w:t>more refined beam measurement</w:t>
      </w:r>
      <w:r w:rsidR="00D577DF">
        <w:rPr>
          <w:lang w:val="en-GB" w:eastAsia="ko-KR"/>
        </w:rPr>
        <w:t>s</w:t>
      </w:r>
      <w:r>
        <w:rPr>
          <w:lang w:val="en-GB" w:eastAsia="ko-KR"/>
        </w:rPr>
        <w:t xml:space="preserve"> for the target serving cell</w:t>
      </w:r>
    </w:p>
    <w:p w14:paraId="5A2CC65B" w14:textId="41CB7661" w:rsidR="003F4DF3" w:rsidRPr="00CE7EEA" w:rsidRDefault="00D577DF" w:rsidP="003F4DF3">
      <w:pPr>
        <w:rPr>
          <w:b/>
          <w:i/>
          <w:lang w:val="en-GB" w:eastAsia="ko-KR"/>
        </w:rPr>
      </w:pPr>
      <w:r w:rsidRPr="00CE7EEA">
        <w:rPr>
          <w:b/>
          <w:i/>
          <w:lang w:val="en-GB" w:eastAsia="ko-KR"/>
        </w:rPr>
        <w:t xml:space="preserve">Proposal </w:t>
      </w:r>
      <w:r w:rsidR="00F72DC3">
        <w:rPr>
          <w:b/>
          <w:i/>
          <w:lang w:val="en-GB" w:eastAsia="ko-KR"/>
        </w:rPr>
        <w:t>10</w:t>
      </w:r>
      <w:r w:rsidRPr="00CE7EEA">
        <w:rPr>
          <w:b/>
          <w:i/>
          <w:lang w:val="en-GB" w:eastAsia="ko-KR"/>
        </w:rPr>
        <w:t>: For beam indication for L1/L2 mobility, an indicated TCI state on the target serving cell can trigger</w:t>
      </w:r>
    </w:p>
    <w:p w14:paraId="36E7DF83" w14:textId="30189E31" w:rsidR="00D577DF" w:rsidRPr="00CE7EEA" w:rsidRDefault="00D577DF" w:rsidP="00D577DF">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B79965E" w14:textId="208EC267" w:rsidR="00D577DF" w:rsidRPr="00CE7EEA" w:rsidRDefault="00D577DF" w:rsidP="00D577DF">
      <w:pPr>
        <w:pStyle w:val="ListParagraph"/>
        <w:numPr>
          <w:ilvl w:val="0"/>
          <w:numId w:val="25"/>
        </w:numPr>
        <w:rPr>
          <w:b/>
          <w:i/>
          <w:lang w:val="en-GB" w:eastAsia="ko-KR"/>
        </w:rPr>
      </w:pPr>
      <w:r w:rsidRPr="00CE7EEA">
        <w:rPr>
          <w:b/>
          <w:i/>
          <w:lang w:val="en-GB" w:eastAsia="ko-KR"/>
        </w:rPr>
        <w:t>AP-SRS resource to the target serving cell.</w:t>
      </w:r>
    </w:p>
    <w:p w14:paraId="27FADF41" w14:textId="16AD9ECE" w:rsidR="00521527" w:rsidRDefault="00521527" w:rsidP="00521527">
      <w:pPr>
        <w:pStyle w:val="Heading2"/>
        <w:rPr>
          <w:lang w:eastAsia="ko-KR"/>
        </w:rPr>
      </w:pPr>
      <w:r>
        <w:rPr>
          <w:lang w:eastAsia="ko-KR"/>
        </w:rPr>
        <w:lastRenderedPageBreak/>
        <w:t>Dynamic cell switch</w:t>
      </w:r>
    </w:p>
    <w:p w14:paraId="30146C80" w14:textId="11BFD90D" w:rsidR="005D4D45" w:rsidRDefault="005D4D45" w:rsidP="00D577DF">
      <w:pPr>
        <w:rPr>
          <w:lang w:val="en-GB" w:eastAsia="ko-KR"/>
        </w:rPr>
      </w:pPr>
      <w:r>
        <w:rPr>
          <w:lang w:val="en-GB" w:eastAsia="ko-KR"/>
        </w:rPr>
        <w:t>In RAN1#111</w:t>
      </w:r>
      <w:r w:rsidR="00D577DF">
        <w:rPr>
          <w:lang w:val="en-GB" w:eastAsia="ko-KR"/>
        </w:rPr>
        <w:t>, the following agreement was made:</w:t>
      </w: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7"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" fillcolor="#f2f2f2 [3052]" strokeweight=".5pt">
                <v:textbox style="mso-fit-shape-to-text:t">
                  <w:txbxContent>
                    <w:p w14:paraId="42739D89" w14:textId="77777777" w:rsidR="005D4D45" w:rsidRPr="004E433E" w:rsidRDefault="005D4D45" w:rsidP="005D4D45">
                      <w:pPr>
                        <w:rPr>
                          <w:highlight w:val="green"/>
                          <w:lang w:eastAsia="ja-JP"/>
                        </w:rPr>
                      </w:pPr>
                      <w:r w:rsidRPr="004E433E">
                        <w:rPr>
                          <w:rFonts w:eastAsia="Yu Mincho"/>
                          <w:highlight w:val="green"/>
                          <w:lang w:eastAsia="ja-JP"/>
                        </w:rPr>
                        <w:t>Agreement</w:t>
                      </w:r>
                    </w:p>
                    <w:p w14:paraId="686F68F5" w14:textId="77777777" w:rsidR="005D4D45" w:rsidRPr="00E659FB" w:rsidRDefault="005D4D45" w:rsidP="005D4D45">
                      <w:pPr>
                        <w:numPr>
                          <w:ilvl w:val="0"/>
                          <w:numId w:val="27"/>
                        </w:numPr>
                        <w:spacing w:after="0"/>
                        <w:rPr>
                          <w:rFonts w:eastAsia="MS PGothic"/>
                        </w:rPr>
                      </w:pPr>
                      <w:r w:rsidRPr="00E659FB">
                        <w:t xml:space="preserve">For beam indication timing for Rel-18 LTM, </w:t>
                      </w:r>
                    </w:p>
                    <w:p w14:paraId="151A7731" w14:textId="77777777" w:rsidR="005D4D45" w:rsidRPr="00E659FB" w:rsidRDefault="005D4D45" w:rsidP="005D4D45">
                      <w:pPr>
                        <w:numPr>
                          <w:ilvl w:val="2"/>
                          <w:numId w:val="27"/>
                        </w:numPr>
                        <w:spacing w:after="0"/>
                        <w:rPr>
                          <w:rFonts w:eastAsia="MS PGothic"/>
                        </w:rPr>
                      </w:pPr>
                      <w:r w:rsidRPr="00E659FB">
                        <w:t xml:space="preserve">Support Scenario 2: Beam indication together with cell switch command, </w:t>
                      </w:r>
                    </w:p>
                    <w:p w14:paraId="335B53C4" w14:textId="77777777" w:rsidR="005D4D45" w:rsidRPr="00E659FB" w:rsidRDefault="005D4D45" w:rsidP="005D4D45">
                      <w:pPr>
                        <w:numPr>
                          <w:ilvl w:val="3"/>
                          <w:numId w:val="27"/>
                        </w:numPr>
                        <w:spacing w:after="0"/>
                        <w:rPr>
                          <w:rFonts w:eastAsia="MS PGothic"/>
                        </w:rPr>
                      </w:pPr>
                      <w:r w:rsidRPr="00E659FB">
                        <w:t xml:space="preserve">For Rel-17 unified TCI framework, </w:t>
                      </w:r>
                    </w:p>
                    <w:p w14:paraId="51A94C2F" w14:textId="77777777" w:rsidR="005D4D45" w:rsidRPr="00E659FB" w:rsidRDefault="005D4D45" w:rsidP="005D4D45">
                      <w:pPr>
                        <w:numPr>
                          <w:ilvl w:val="4"/>
                          <w:numId w:val="27"/>
                        </w:numPr>
                        <w:spacing w:after="0"/>
                        <w:rPr>
                          <w:rFonts w:eastAsia="MS PGothic"/>
                        </w:rPr>
                      </w:pPr>
                      <w:r w:rsidRPr="00E659FB">
                        <w:rPr>
                          <w:rFonts w:hint="eastAsia"/>
                        </w:rPr>
                        <w:t>B</w:t>
                      </w:r>
                      <w:r w:rsidRPr="00E659FB">
                        <w:t>eam indication indicates TCI state for each target serving cell</w:t>
                      </w:r>
                    </w:p>
                    <w:p w14:paraId="66DC99F0" w14:textId="77777777" w:rsidR="005D4D45" w:rsidRPr="00E659FB" w:rsidRDefault="005D4D45" w:rsidP="005D4D45">
                      <w:pPr>
                        <w:numPr>
                          <w:ilvl w:val="1"/>
                          <w:numId w:val="27"/>
                        </w:numPr>
                        <w:spacing w:after="0"/>
                      </w:pPr>
                      <w:r w:rsidRPr="00E659FB">
                        <w:t>FFS: Scenario 1: Beam indication before cell switch command</w:t>
                      </w:r>
                    </w:p>
                    <w:p w14:paraId="380A777C" w14:textId="77777777" w:rsidR="005D4D45" w:rsidRPr="00E659FB" w:rsidRDefault="005D4D45" w:rsidP="005D4D45">
                      <w:pPr>
                        <w:numPr>
                          <w:ilvl w:val="1"/>
                          <w:numId w:val="27"/>
                        </w:numPr>
                        <w:spacing w:after="0"/>
                        <w:rPr>
                          <w:rFonts w:eastAsia="Times New Roman"/>
                        </w:rPr>
                      </w:pPr>
                      <w:r w:rsidRPr="00E659FB">
                        <w:rPr>
                          <w:rFonts w:hint="eastAsia"/>
                        </w:rPr>
                        <w:t>F</w:t>
                      </w:r>
                      <w:r w:rsidRPr="00E659FB">
                        <w:t>FS: Scenario 3: Beam indication after cell switch command</w:t>
                      </w:r>
                    </w:p>
                    <w:p w14:paraId="0496AE16" w14:textId="77777777" w:rsidR="005D4D45" w:rsidRPr="00CC2CDB" w:rsidRDefault="005D4D45" w:rsidP="00CC2CDB">
                      <w:pPr>
                        <w:numPr>
                          <w:ilvl w:val="0"/>
                          <w:numId w:val="27"/>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1B785E04" w14:textId="324B1D99" w:rsidR="00D577DF" w:rsidRDefault="00D577DF" w:rsidP="00521527">
      <w:pPr>
        <w:rPr>
          <w:lang w:val="en-GB" w:eastAsia="ko-KR"/>
        </w:rPr>
      </w:pPr>
      <w:r>
        <w:rPr>
          <w:lang w:val="en-GB" w:eastAsia="ko-KR"/>
        </w:rPr>
        <w:t>There are three scenarios for indicating the TCI state of the target cell relative to the time of the cell switch command:</w:t>
      </w:r>
    </w:p>
    <w:p w14:paraId="5B8DF974" w14:textId="30EE4FD5" w:rsidR="00D577DF" w:rsidRDefault="00E1159E" w:rsidP="00D577DF">
      <w:pPr>
        <w:pStyle w:val="ListParagraph"/>
        <w:numPr>
          <w:ilvl w:val="0"/>
          <w:numId w:val="25"/>
        </w:numPr>
        <w:rPr>
          <w:lang w:val="en-GB" w:eastAsia="ko-KR"/>
        </w:rPr>
      </w:pPr>
      <w:r>
        <w:rPr>
          <w:lang w:val="en-GB" w:eastAsia="ko-KR"/>
        </w:rPr>
        <w:t>(Scenario 1</w:t>
      </w:r>
      <w:r w:rsidR="005D4D45">
        <w:rPr>
          <w:lang w:val="en-GB" w:eastAsia="ko-KR"/>
        </w:rPr>
        <w:t xml:space="preserve"> this is still FFS</w:t>
      </w:r>
      <w:r>
        <w:rPr>
          <w:lang w:val="en-GB" w:eastAsia="ko-KR"/>
        </w:rPr>
        <w:t xml:space="preserve">) </w:t>
      </w:r>
      <w:r w:rsidR="00D577DF">
        <w:rPr>
          <w:lang w:val="en-GB" w:eastAsia="ko-KR"/>
        </w:rPr>
        <w:t>The beam is indicated first to target cell; this is then followed by the cell switch command. There are two sub-scenarios for scenario:</w:t>
      </w:r>
    </w:p>
    <w:p w14:paraId="322A961E" w14:textId="4DB95DE9" w:rsidR="000E5C7E" w:rsidRDefault="00E1159E" w:rsidP="00521527">
      <w:pPr>
        <w:pStyle w:val="ListParagraph"/>
        <w:numPr>
          <w:ilvl w:val="1"/>
          <w:numId w:val="25"/>
        </w:numPr>
        <w:rPr>
          <w:lang w:val="en-GB" w:eastAsia="ko-KR"/>
        </w:rPr>
      </w:pPr>
      <w:r>
        <w:rPr>
          <w:lang w:val="en-GB" w:eastAsia="ko-KR"/>
        </w:rPr>
        <w:t xml:space="preserve">(Scenario 1.1) </w:t>
      </w:r>
      <w:r w:rsidR="000E5C7E">
        <w:rPr>
          <w:lang w:val="en-GB" w:eastAsia="ko-KR"/>
        </w:rPr>
        <w:t>The first sub-scenario is to have t</w:t>
      </w:r>
      <w:r w:rsidR="00D577DF">
        <w:rPr>
          <w:lang w:val="en-GB" w:eastAsia="ko-KR"/>
        </w:rPr>
        <w:t xml:space="preserve">he UE start communicating using the indicated TCI state with the target cell before the cell switch command. This would be the case of ICBM. </w:t>
      </w:r>
      <w:r w:rsidR="000E5C7E">
        <w:rPr>
          <w:lang w:val="en-GB" w:eastAsia="ko-KR"/>
        </w:rPr>
        <w:t xml:space="preserve">A cell switch command is then </w:t>
      </w:r>
      <w:r w:rsidR="001D78DA">
        <w:rPr>
          <w:lang w:val="en-GB" w:eastAsia="ko-KR"/>
        </w:rPr>
        <w:t>sent</w:t>
      </w:r>
      <w:r w:rsidR="000E5C7E">
        <w:rPr>
          <w:lang w:val="en-GB" w:eastAsia="ko-KR"/>
        </w:rPr>
        <w:t xml:space="preserve"> to complete the handover procedure. </w:t>
      </w:r>
      <w:r w:rsidR="0054679B" w:rsidRPr="000E5C7E">
        <w:rPr>
          <w:lang w:val="en-GB" w:eastAsia="ko-KR"/>
        </w:rPr>
        <w:t xml:space="preserve">The advantage of using ICBM beam management for L1/L2 mobility is to reduce latency, signalling overhead and interruption time. </w:t>
      </w:r>
      <w:r w:rsidR="00F72DC3">
        <w:rPr>
          <w:lang w:val="en-GB" w:eastAsia="ko-KR"/>
        </w:rPr>
        <w:t>We see LTM and ICBM as complimentary solutions, there supporting both of them is an important feature.</w:t>
      </w:r>
    </w:p>
    <w:p w14:paraId="5B5484A4" w14:textId="47673664" w:rsidR="00F72DC3" w:rsidRPr="00F72DC3" w:rsidRDefault="00F72DC3" w:rsidP="00F72DC3">
      <w:pPr>
        <w:rPr>
          <w:lang w:val="en-GB" w:eastAsia="ko-KR"/>
        </w:rPr>
      </w:pPr>
      <w:r w:rsidRPr="00D01D94">
        <w:rPr>
          <w:b/>
          <w:i/>
          <w:lang w:val="en-GB"/>
        </w:rPr>
        <w:t xml:space="preserve">Proposal </w:t>
      </w:r>
      <w:r>
        <w:rPr>
          <w:b/>
          <w:i/>
          <w:lang w:val="en-GB"/>
        </w:rPr>
        <w:t>11</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5DA362A4" w14:textId="3DA18853" w:rsidR="000E5C7E" w:rsidRDefault="00E1159E" w:rsidP="000E5C7E">
      <w:pPr>
        <w:pStyle w:val="ListParagraph"/>
        <w:numPr>
          <w:ilvl w:val="1"/>
          <w:numId w:val="25"/>
        </w:numPr>
        <w:rPr>
          <w:lang w:val="en-GB" w:eastAsia="ko-KR"/>
        </w:rPr>
      </w:pPr>
      <w:r>
        <w:rPr>
          <w:lang w:val="en-GB" w:eastAsia="ko-KR"/>
        </w:rPr>
        <w:t xml:space="preserve">(Scenario 1.2) </w:t>
      </w:r>
      <w:r w:rsidR="000E5C7E">
        <w:rPr>
          <w:lang w:val="en-GB" w:eastAsia="ko-KR"/>
        </w:rPr>
        <w:t xml:space="preserve">The second sub-scenario is to have the UE not use the indicated TCI state (associated with the </w:t>
      </w:r>
      <w:r w:rsidR="004A1EC7">
        <w:rPr>
          <w:lang w:val="en-GB" w:eastAsia="ko-KR"/>
        </w:rPr>
        <w:t xml:space="preserve">target </w:t>
      </w:r>
      <w:r w:rsidR="000E5C7E">
        <w:rPr>
          <w:lang w:val="en-GB" w:eastAsia="ko-KR"/>
        </w:rPr>
        <w:t xml:space="preserve">serving cell) right away, but rather wait for the cell switch command. When the cell switch command is received the UE uses the indicated TCI state (associated with the </w:t>
      </w:r>
      <w:r w:rsidR="004A1EC7">
        <w:rPr>
          <w:lang w:val="en-GB" w:eastAsia="ko-KR"/>
        </w:rPr>
        <w:t xml:space="preserve">target </w:t>
      </w:r>
      <w:r w:rsidR="000E5C7E">
        <w:rPr>
          <w:lang w:val="en-GB" w:eastAsia="ko-KR"/>
        </w:rPr>
        <w:t>serving cell) and starts communicating with the target serving cell. This scenario can be applicable for example, in case of inter-frequency handover when the UE can’t communicate with the target cell before the cell switch command is received.</w:t>
      </w:r>
    </w:p>
    <w:p w14:paraId="2ECBDFB2" w14:textId="513A66BE" w:rsidR="000E5C7E" w:rsidRPr="006C233B" w:rsidRDefault="00E1159E" w:rsidP="006C233B">
      <w:pPr>
        <w:pStyle w:val="ListParagraph"/>
        <w:numPr>
          <w:ilvl w:val="0"/>
          <w:numId w:val="25"/>
        </w:numPr>
        <w:rPr>
          <w:lang w:val="en-GB" w:eastAsia="ko-KR"/>
        </w:rPr>
      </w:pPr>
      <w:r>
        <w:rPr>
          <w:lang w:val="en-GB" w:eastAsia="ko-KR"/>
        </w:rPr>
        <w:t>(Scenario 2</w:t>
      </w:r>
      <w:r w:rsidR="005D4D45">
        <w:rPr>
          <w:lang w:val="en-GB" w:eastAsia="ko-KR"/>
        </w:rPr>
        <w:t xml:space="preserve"> this has been agreed</w:t>
      </w:r>
      <w:r>
        <w:rPr>
          <w:lang w:val="en-GB" w:eastAsia="ko-KR"/>
        </w:rPr>
        <w:t xml:space="preserve">) </w:t>
      </w:r>
      <w:r w:rsidR="000E5C7E">
        <w:rPr>
          <w:lang w:val="en-GB" w:eastAsia="ko-KR"/>
        </w:rPr>
        <w:t>The beam is indicated to the target cell with the cell switch command. There are two sub-scenarios for scenario</w:t>
      </w:r>
      <w:r w:rsidR="006C233B">
        <w:rPr>
          <w:lang w:val="en-GB" w:eastAsia="ko-KR"/>
        </w:rPr>
        <w:t xml:space="preserve">. </w:t>
      </w:r>
      <w:r w:rsidR="000E5C7E" w:rsidRPr="006C233B">
        <w:rPr>
          <w:lang w:val="en-GB" w:eastAsia="ko-KR"/>
        </w:rPr>
        <w:t xml:space="preserve">The TCI state of the target serving cell </w:t>
      </w:r>
      <w:r w:rsidR="006C233B">
        <w:rPr>
          <w:lang w:val="en-GB" w:eastAsia="ko-KR"/>
        </w:rPr>
        <w:t>is</w:t>
      </w:r>
      <w:r w:rsidR="000E5C7E" w:rsidRPr="006C233B">
        <w:rPr>
          <w:lang w:val="en-GB" w:eastAsia="ko-KR"/>
        </w:rPr>
        <w:t xml:space="preserve"> included in the cell switch command.</w:t>
      </w:r>
    </w:p>
    <w:p w14:paraId="0A5787D5" w14:textId="3F987250" w:rsidR="00D577DF" w:rsidRPr="000E5C7E" w:rsidRDefault="006C233B" w:rsidP="000E5C7E">
      <w:pPr>
        <w:pStyle w:val="ListParagraph"/>
        <w:numPr>
          <w:ilvl w:val="1"/>
          <w:numId w:val="25"/>
        </w:numPr>
        <w:rPr>
          <w:lang w:val="en-GB" w:eastAsia="ko-KR"/>
        </w:rPr>
      </w:pPr>
      <w:r>
        <w:rPr>
          <w:lang w:val="en-GB" w:eastAsia="ko-KR"/>
        </w:rPr>
        <w:t>A variant of scenario 2,</w:t>
      </w:r>
      <w:r w:rsidR="00E1159E">
        <w:rPr>
          <w:lang w:val="en-GB" w:eastAsia="ko-KR"/>
        </w:rPr>
        <w:t xml:space="preserve"> </w:t>
      </w:r>
      <w:r w:rsidR="000E5C7E">
        <w:rPr>
          <w:lang w:val="en-GB" w:eastAsia="ko-KR"/>
        </w:rPr>
        <w:t>is to have the indicated TCI state o</w:t>
      </w:r>
      <w:r w:rsidR="0078738E">
        <w:rPr>
          <w:lang w:val="en-GB" w:eastAsia="ko-KR"/>
        </w:rPr>
        <w:t>f the target serving cell act as</w:t>
      </w:r>
      <w:r w:rsidR="000E5C7E">
        <w:rPr>
          <w:lang w:val="en-GB" w:eastAsia="ko-KR"/>
        </w:rPr>
        <w:t xml:space="preserve"> the cell switch command. </w:t>
      </w:r>
      <w:r w:rsidR="0054679B" w:rsidRPr="000E5C7E">
        <w:rPr>
          <w:lang w:val="en-GB" w:eastAsia="ko-KR"/>
        </w:rPr>
        <w:t>This can be achieved by having the beam indication, when the indicated TCI state is associated with a cell having a PCI different from the PCI of the serving cell</w:t>
      </w:r>
      <w:r w:rsidR="000E5C7E">
        <w:rPr>
          <w:lang w:val="en-GB" w:eastAsia="ko-KR"/>
        </w:rPr>
        <w:t xml:space="preserve"> (e.g., target serving cell)</w:t>
      </w:r>
      <w:r w:rsidR="0054679B" w:rsidRPr="000E5C7E">
        <w:rPr>
          <w:lang w:val="en-GB" w:eastAsia="ko-KR"/>
        </w:rPr>
        <w:t xml:space="preserve">, act as the trigger for cell switch. </w:t>
      </w:r>
    </w:p>
    <w:p w14:paraId="6E4FFADF" w14:textId="5CFF9F41" w:rsidR="0054679B" w:rsidRPr="0054679B" w:rsidRDefault="0054679B" w:rsidP="00521527">
      <w:pPr>
        <w:rPr>
          <w:b/>
          <w:i/>
          <w:lang w:val="en-GB" w:eastAsia="ko-KR"/>
        </w:rPr>
      </w:pPr>
      <w:r w:rsidRPr="0054679B">
        <w:rPr>
          <w:b/>
          <w:i/>
          <w:lang w:val="en-GB" w:eastAsia="ko-KR"/>
        </w:rPr>
        <w:t xml:space="preserve">Observation </w:t>
      </w:r>
      <w:r w:rsidR="00F72DC3">
        <w:rPr>
          <w:b/>
          <w:i/>
          <w:lang w:val="en-GB" w:eastAsia="ko-KR"/>
        </w:rPr>
        <w:t>6</w:t>
      </w:r>
      <w:r w:rsidRPr="0054679B">
        <w:rPr>
          <w:b/>
          <w:i/>
          <w:lang w:val="en-GB" w:eastAsia="ko-KR"/>
        </w:rPr>
        <w:t xml:space="preserve">: Having </w:t>
      </w:r>
      <w:r w:rsidR="000A050A">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4BEECEFC" w14:textId="6CBFA529" w:rsidR="000A050A" w:rsidRDefault="000A050A" w:rsidP="000E5C7E">
      <w:pPr>
        <w:ind w:left="1420"/>
        <w:rPr>
          <w:lang w:eastAsia="ko-KR"/>
        </w:rPr>
      </w:pPr>
      <w:r>
        <w:rPr>
          <w:lang w:eastAsia="ko-KR"/>
        </w:rPr>
        <w:t xml:space="preserve">To achieve the benefits of TCI state indication-triggered cell switch, the UE should have the target cell configuration before the indication of a TCI state </w:t>
      </w:r>
      <w:r>
        <w:rPr>
          <w:lang w:val="en-GB" w:eastAsia="ko-KR"/>
        </w:rPr>
        <w:t xml:space="preserve">associated with a cell having a PCI different from the PCI of the serving cell (i.e., the target cell). This allows a full cell switch that is triggered by or associated with the TCI state indication. </w:t>
      </w:r>
      <w:r w:rsidR="0078738E">
        <w:rPr>
          <w:lang w:val="en-GB" w:eastAsia="ko-KR"/>
        </w:rPr>
        <w:t>The same also applies</w:t>
      </w:r>
      <w:r w:rsidR="000E5C7E">
        <w:rPr>
          <w:lang w:val="en-GB" w:eastAsia="ko-KR"/>
        </w:rPr>
        <w:t xml:space="preserve"> for the dynamic cell switch command. </w:t>
      </w:r>
      <w:r>
        <w:rPr>
          <w:lang w:val="en-GB" w:eastAsia="ko-KR"/>
        </w:rPr>
        <w:t>It should be noted that, RAN2 is already considering preparing the target cell configuration to dynamic switching with a full configuration.</w:t>
      </w:r>
    </w:p>
    <w:p w14:paraId="6C0BE91A" w14:textId="4B316DEA" w:rsidR="000A050A" w:rsidRDefault="000A050A" w:rsidP="00521527">
      <w:pPr>
        <w:rPr>
          <w:lang w:eastAsia="ko-KR"/>
        </w:rPr>
      </w:pPr>
      <w:r>
        <w:rPr>
          <w:noProof/>
        </w:rPr>
        <mc:AlternateContent>
          <mc:Choice Requires="wps">
            <w:drawing>
              <wp:anchor distT="0" distB="0" distL="114300" distR="114300" simplePos="0" relativeHeight="251665408" behindDoc="0" locked="0" layoutInCell="1" allowOverlap="1" wp14:anchorId="425274A3" wp14:editId="6911A56F">
                <wp:simplePos x="0" y="0"/>
                <wp:positionH relativeFrom="column">
                  <wp:posOffset>0</wp:posOffset>
                </wp:positionH>
                <wp:positionV relativeFrom="paragraph">
                  <wp:posOffset>0</wp:posOffset>
                </wp:positionV>
                <wp:extent cx="1828800" cy="1828800"/>
                <wp:effectExtent l="0" t="0" r="24765" b="2667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5274A3" id="Text Box 4" o:spid="_x0000_s1038"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NuWQIAAMw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3DUs7eF4oikWuiW0hm+&#10;qhH/gTn/zCxuIZKFl+Wf8CklYFFwkiipwP7+mz3E43Kgl5IGtzqnGs+OEvld49LcDsfjcARRGU++&#10;jFCx157ttUfv1RKQyyFesOFRDPFe9mJpQb3g+S1CTnQxzTFzTn0vLn13aXi+XCwWMQjX3jD/oNeG&#10;B+gwu8Dqpn1h1pwm73FpHqHffpa9WYAuNk7dLPYeVnXcjkBzx+mJfTyZON7TeYebvNZj1OVP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YdI25ZAgAAzAQAAA4AAAAAAAAAAAAAAAAALgIAAGRycy9lMm9Eb2MueG1sUEsBAi0A&#10;FAAGAAgAAAAhADZUTwHZAAAABQEAAA8AAAAAAAAAAAAAAAAAswQAAGRycy9kb3ducmV2LnhtbFBL&#10;BQYAAAAABAAEAPMAAAC5BQAAAAA=&#10;" fillcolor="#f2f2f2 [3052]" strokeweight=".5pt">
                <v:textbox style="mso-fit-shape-to-text:t">
                  <w:txbxContent>
                    <w:p w14:paraId="26B50F8F" w14:textId="77777777" w:rsidR="00032AD2" w:rsidRPr="000A050A" w:rsidRDefault="00032AD2" w:rsidP="000A050A">
                      <w:pPr>
                        <w:pStyle w:val="Agreement"/>
                      </w:pPr>
                      <w:r w:rsidRPr="000A050A">
                        <w:t>RAN2 to consider preparation of target cell configurations capable of dynamic switching without need for full configuration.</w:t>
                      </w:r>
                    </w:p>
                  </w:txbxContent>
                </v:textbox>
                <w10:wrap type="square"/>
              </v:shape>
            </w:pict>
          </mc:Fallback>
        </mc:AlternateContent>
      </w:r>
    </w:p>
    <w:p w14:paraId="76FE08D8" w14:textId="4C0FF365" w:rsidR="000E5C7E" w:rsidRDefault="00E1159E" w:rsidP="000E5C7E">
      <w:pPr>
        <w:pStyle w:val="ListParagraph"/>
        <w:numPr>
          <w:ilvl w:val="0"/>
          <w:numId w:val="25"/>
        </w:numPr>
        <w:rPr>
          <w:lang w:eastAsia="ko-KR"/>
        </w:rPr>
      </w:pPr>
      <w:r>
        <w:rPr>
          <w:lang w:val="en-GB" w:eastAsia="ko-KR"/>
        </w:rPr>
        <w:t xml:space="preserve">(Scenario 3) </w:t>
      </w:r>
      <w:r w:rsidR="000E5C7E">
        <w:rPr>
          <w:lang w:eastAsia="ko-KR"/>
        </w:rPr>
        <w:t xml:space="preserve">The cell switch command is indicated first to the target serving cell, this is followed by a beam indication </w:t>
      </w:r>
      <w:r>
        <w:rPr>
          <w:lang w:eastAsia="ko-KR"/>
        </w:rPr>
        <w:t>for</w:t>
      </w:r>
      <w:r w:rsidR="000E5C7E">
        <w:rPr>
          <w:lang w:eastAsia="ko-KR"/>
        </w:rPr>
        <w:t xml:space="preserve"> the target serving cell.</w:t>
      </w:r>
      <w:r>
        <w:rPr>
          <w:lang w:eastAsia="ko-KR"/>
        </w:rPr>
        <w:t xml:space="preserve"> We think that this scenario can have a longer latency.</w:t>
      </w:r>
    </w:p>
    <w:p w14:paraId="250D6466" w14:textId="442001CA" w:rsidR="00E14D11" w:rsidRDefault="00E1159E" w:rsidP="00E14D11">
      <w:pPr>
        <w:rPr>
          <w:lang w:eastAsia="ko-KR"/>
        </w:rPr>
      </w:pPr>
      <w:r>
        <w:rPr>
          <w:lang w:eastAsia="ko-KR"/>
        </w:rPr>
        <w:t>As aforementioned, t</w:t>
      </w:r>
      <w:r w:rsidR="00E14D11">
        <w:rPr>
          <w:lang w:eastAsia="ko-KR"/>
        </w:rPr>
        <w:t>here are several ways to achieve a dynamic cell switch based on beam indication that RAN1 can further consider:</w:t>
      </w:r>
    </w:p>
    <w:p w14:paraId="27D2FA32" w14:textId="77777777" w:rsidR="006C233B" w:rsidRPr="006C233B" w:rsidRDefault="00E14D11" w:rsidP="00617281">
      <w:pPr>
        <w:pStyle w:val="ListParagraph"/>
        <w:numPr>
          <w:ilvl w:val="0"/>
          <w:numId w:val="23"/>
        </w:numPr>
        <w:rPr>
          <w:lang w:eastAsia="ko-KR"/>
        </w:rPr>
      </w:pPr>
      <w:r>
        <w:rPr>
          <w:lang w:eastAsia="ko-KR"/>
        </w:rPr>
        <w:lastRenderedPageBreak/>
        <w:t xml:space="preserve">Network-triggered dynamic cell switch. This can be based on indication of a TCI state associated with a </w:t>
      </w:r>
      <w:r>
        <w:rPr>
          <w:lang w:val="en-GB" w:eastAsia="ko-KR"/>
        </w:rPr>
        <w:t xml:space="preserve">cell (the target </w:t>
      </w:r>
      <w:r w:rsidR="00E1159E">
        <w:rPr>
          <w:lang w:val="en-GB" w:eastAsia="ko-KR"/>
        </w:rPr>
        <w:t xml:space="preserve">serving </w:t>
      </w:r>
      <w:r>
        <w:rPr>
          <w:lang w:val="en-GB" w:eastAsia="ko-KR"/>
        </w:rPr>
        <w:t>cell) having a PCI different from the PCI of the serving cell.</w:t>
      </w:r>
      <w:r w:rsidR="00DF7E49">
        <w:rPr>
          <w:lang w:val="en-GB" w:eastAsia="ko-KR"/>
        </w:rPr>
        <w:t xml:space="preserve"> </w:t>
      </w:r>
      <w:r w:rsidR="006C233B">
        <w:rPr>
          <w:lang w:val="en-GB" w:eastAsia="ko-KR"/>
        </w:rPr>
        <w:t>The following options can be further supported:</w:t>
      </w:r>
    </w:p>
    <w:p w14:paraId="35869FA3" w14:textId="0B84E9B9" w:rsidR="006C233B" w:rsidRPr="006C233B" w:rsidRDefault="006C233B" w:rsidP="006C233B">
      <w:pPr>
        <w:pStyle w:val="ListParagraph"/>
        <w:numPr>
          <w:ilvl w:val="1"/>
          <w:numId w:val="23"/>
        </w:numPr>
        <w:rPr>
          <w:lang w:eastAsia="ko-KR"/>
        </w:rPr>
      </w:pPr>
      <w:r>
        <w:rPr>
          <w:lang w:val="en-GB" w:eastAsia="ko-KR"/>
        </w:rPr>
        <w:t>The TCI state is included in the cell switch command, and cell switch happens after the UE receives the cell switch command and applies the TCI state included in the cell switch command. This scenario has already been agreed. this would have fastest cell switch time as illustrated in</w:t>
      </w:r>
      <w:r>
        <w:rPr>
          <w:lang w:val="en-GB" w:eastAsia="ko-KR"/>
        </w:rPr>
        <w:fldChar w:fldCharType="begin"/>
      </w:r>
      <w:r>
        <w:rPr>
          <w:lang w:val="en-GB" w:eastAsia="ko-KR"/>
        </w:rPr>
        <w:instrText xml:space="preserve"> REF _Ref114737716 \h </w:instrText>
      </w:r>
      <w:r>
        <w:rPr>
          <w:lang w:val="en-GB" w:eastAsia="ko-KR"/>
        </w:rPr>
      </w:r>
      <w:r>
        <w:rPr>
          <w:lang w:val="en-GB" w:eastAsia="ko-KR"/>
        </w:rPr>
        <w:fldChar w:fldCharType="separate"/>
      </w:r>
      <w:r>
        <w:t xml:space="preserve"> Figure </w:t>
      </w:r>
      <w:r>
        <w:rPr>
          <w:noProof/>
        </w:rPr>
        <w:t>1</w:t>
      </w:r>
      <w:r>
        <w:rPr>
          <w:lang w:val="en-GB" w:eastAsia="ko-KR"/>
        </w:rPr>
        <w:fldChar w:fldCharType="end"/>
      </w:r>
      <w:r>
        <w:rPr>
          <w:lang w:val="en-GB" w:eastAsia="ko-KR"/>
        </w:rPr>
        <w:t>.</w:t>
      </w:r>
    </w:p>
    <w:p w14:paraId="3F4D3B88" w14:textId="66A64EA5" w:rsidR="006C233B" w:rsidRPr="006C233B" w:rsidRDefault="006C233B" w:rsidP="006C233B">
      <w:pPr>
        <w:pStyle w:val="ListParagraph"/>
        <w:numPr>
          <w:ilvl w:val="1"/>
          <w:numId w:val="23"/>
        </w:numPr>
        <w:rPr>
          <w:lang w:eastAsia="ko-KR"/>
        </w:rPr>
      </w:pPr>
      <w:r>
        <w:rPr>
          <w:lang w:eastAsia="ko-KR"/>
        </w:rPr>
        <w:t>T</w:t>
      </w:r>
      <w:r w:rsidRPr="006C233B">
        <w:rPr>
          <w:lang w:eastAsia="ko-KR"/>
        </w:rPr>
        <w:t>he TCI state indication itself triggers cell switch</w:t>
      </w:r>
      <w:r>
        <w:rPr>
          <w:lang w:eastAsia="ko-KR"/>
        </w:rPr>
        <w:t xml:space="preserve">, when indicated a TCI state associated with a target serving cell. The cell switch happens the time of application of that TCI state. </w:t>
      </w:r>
    </w:p>
    <w:p w14:paraId="49DF17A0" w14:textId="43C8ED39" w:rsidR="006C233B" w:rsidRPr="006C233B" w:rsidRDefault="006C233B" w:rsidP="006C233B">
      <w:pPr>
        <w:pStyle w:val="ListParagraph"/>
        <w:numPr>
          <w:ilvl w:val="1"/>
          <w:numId w:val="23"/>
        </w:numPr>
        <w:rPr>
          <w:lang w:eastAsia="ko-KR"/>
        </w:rPr>
      </w:pPr>
      <w:r>
        <w:rPr>
          <w:lang w:eastAsia="ko-KR"/>
        </w:rPr>
        <w:t xml:space="preserve">The TCI state of the target cell is signaled between the cell switch command. This is followed by a separate signal to do the cell switch. </w:t>
      </w:r>
      <w:r w:rsidR="00451D28">
        <w:rPr>
          <w:lang w:eastAsia="ko-KR"/>
        </w:rPr>
        <w:t>A</w:t>
      </w:r>
      <w:r>
        <w:rPr>
          <w:lang w:val="en-GB" w:eastAsia="ko-KR"/>
        </w:rPr>
        <w:t xml:space="preserve"> potential issue of doing the cell switch at the t</w:t>
      </w:r>
      <w:r w:rsidR="00451D28">
        <w:rPr>
          <w:lang w:val="en-GB" w:eastAsia="ko-KR"/>
        </w:rPr>
        <w:t>ime of TCI state application is a</w:t>
      </w:r>
      <w:r>
        <w:rPr>
          <w:lang w:val="en-GB" w:eastAsia="ko-KR"/>
        </w:rPr>
        <w:t xml:space="preserve"> ping-pong effect if subsequent TCI states are associated with the source serving cell</w:t>
      </w:r>
      <w:r w:rsidR="00451D28">
        <w:rPr>
          <w:lang w:val="en-GB" w:eastAsia="ko-KR"/>
        </w:rPr>
        <w:t xml:space="preserve">, this can be avoided by having separate indications for TCI state and cell switch. This is illustrate in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where the UE is first indicated a TCI state associated with cell having a PCI different from the PCI of the serving cell, this is subsequently followed by a signal (that can be based on additional criterial) to perform the cell switch. A variant of </w:t>
      </w:r>
      <w:r w:rsidR="00451D28">
        <w:rPr>
          <w:lang w:val="en-GB" w:eastAsia="ko-KR"/>
        </w:rPr>
        <w:fldChar w:fldCharType="begin"/>
      </w:r>
      <w:r w:rsidR="00451D28">
        <w:rPr>
          <w:lang w:val="en-GB" w:eastAsia="ko-KR"/>
        </w:rPr>
        <w:instrText xml:space="preserve"> REF _Ref114738218 \h </w:instrText>
      </w:r>
      <w:r w:rsidR="00451D28">
        <w:rPr>
          <w:lang w:val="en-GB" w:eastAsia="ko-KR"/>
        </w:rPr>
      </w:r>
      <w:r w:rsidR="00451D28">
        <w:rPr>
          <w:lang w:val="en-GB" w:eastAsia="ko-KR"/>
        </w:rPr>
        <w:fldChar w:fldCharType="separate"/>
      </w:r>
      <w:r w:rsidR="00451D28">
        <w:t xml:space="preserve">Figure </w:t>
      </w:r>
      <w:r w:rsidR="00451D28">
        <w:rPr>
          <w:noProof/>
        </w:rPr>
        <w:t>2</w:t>
      </w:r>
      <w:r w:rsidR="00451D28">
        <w:rPr>
          <w:lang w:val="en-GB" w:eastAsia="ko-KR"/>
        </w:rPr>
        <w:fldChar w:fldCharType="end"/>
      </w:r>
      <w:r w:rsidR="00451D28">
        <w:rPr>
          <w:lang w:val="en-GB" w:eastAsia="ko-KR"/>
        </w:rPr>
        <w:t xml:space="preserve"> is not to apply the TCI state of the target serving cell right away, but rather wait for the cell switch command as illustrated in </w:t>
      </w:r>
      <w:r w:rsidR="00451D28">
        <w:rPr>
          <w:lang w:val="en-GB" w:eastAsia="ko-KR"/>
        </w:rPr>
        <w:fldChar w:fldCharType="begin"/>
      </w:r>
      <w:r w:rsidR="00451D28">
        <w:rPr>
          <w:lang w:val="en-GB" w:eastAsia="ko-KR"/>
        </w:rPr>
        <w:instrText xml:space="preserve"> REF _Ref118312793 \h </w:instrText>
      </w:r>
      <w:r w:rsidR="00451D28">
        <w:rPr>
          <w:lang w:val="en-GB" w:eastAsia="ko-KR"/>
        </w:rPr>
      </w:r>
      <w:r w:rsidR="00451D28">
        <w:rPr>
          <w:lang w:val="en-GB" w:eastAsia="ko-KR"/>
        </w:rPr>
        <w:fldChar w:fldCharType="separate"/>
      </w:r>
      <w:r w:rsidR="00451D28">
        <w:t xml:space="preserve">Figure </w:t>
      </w:r>
      <w:r w:rsidR="00451D28">
        <w:rPr>
          <w:noProof/>
        </w:rPr>
        <w:t>3</w:t>
      </w:r>
      <w:r w:rsidR="00451D28">
        <w:rPr>
          <w:lang w:val="en-GB" w:eastAsia="ko-KR"/>
        </w:rPr>
        <w:fldChar w:fldCharType="end"/>
      </w:r>
      <w:r w:rsidR="00451D28">
        <w:rPr>
          <w:lang w:val="en-GB" w:eastAsia="ko-KR"/>
        </w:rPr>
        <w:t>.</w:t>
      </w:r>
    </w:p>
    <w:p w14:paraId="2F002053" w14:textId="00471165" w:rsidR="00E14D11" w:rsidRDefault="00E14D11" w:rsidP="00E14D11">
      <w:pPr>
        <w:rPr>
          <w:lang w:eastAsia="ko-KR"/>
        </w:rPr>
      </w:pPr>
    </w:p>
    <w:p w14:paraId="7B0E935F" w14:textId="77777777" w:rsidR="0016104A" w:rsidRDefault="0016104A" w:rsidP="0016104A">
      <w:pPr>
        <w:keepNext/>
        <w:jc w:val="center"/>
      </w:pPr>
      <w:r>
        <w:object w:dxaOrig="7333" w:dyaOrig="4045" w14:anchorId="67AA7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202.25pt" o:ole="">
            <v:imagedata r:id="rId11" o:title=""/>
          </v:shape>
          <o:OLEObject Type="Embed" ProgID="Visio.Drawing.11" ShapeID="_x0000_i1025" DrawAspect="Content" ObjectID="_1745609239" r:id="rId12"/>
        </w:object>
      </w:r>
    </w:p>
    <w:p w14:paraId="4172F7B4" w14:textId="551AC145" w:rsidR="0016104A" w:rsidRDefault="0016104A" w:rsidP="0016104A">
      <w:pPr>
        <w:pStyle w:val="Caption"/>
        <w:tabs>
          <w:tab w:val="center" w:pos="4820"/>
          <w:tab w:val="left" w:pos="8140"/>
        </w:tabs>
      </w:pPr>
      <w:bookmarkStart w:id="4" w:name="_Ref114737716"/>
      <w:r>
        <w:tab/>
        <w:t xml:space="preserve">Figure </w:t>
      </w:r>
      <w:r>
        <w:fldChar w:fldCharType="begin"/>
      </w:r>
      <w:r>
        <w:instrText xml:space="preserve"> SEQ Figure \* ARABIC </w:instrText>
      </w:r>
      <w:r>
        <w:fldChar w:fldCharType="separate"/>
      </w:r>
      <w:r w:rsidR="0078738E">
        <w:rPr>
          <w:noProof/>
        </w:rPr>
        <w:t>1</w:t>
      </w:r>
      <w:r>
        <w:fldChar w:fldCharType="end"/>
      </w:r>
      <w:bookmarkEnd w:id="4"/>
      <w:r>
        <w:t>: Cell switch at the application time of the TCI state</w:t>
      </w:r>
      <w:r>
        <w:tab/>
      </w:r>
    </w:p>
    <w:p w14:paraId="54043CE2" w14:textId="5EDAC9D7" w:rsidR="0016104A" w:rsidRDefault="0016104A" w:rsidP="0016104A">
      <w:pPr>
        <w:rPr>
          <w:lang w:val="en-GB"/>
        </w:rPr>
      </w:pPr>
    </w:p>
    <w:p w14:paraId="0A7E1C1E" w14:textId="5F05A6F6" w:rsidR="0016104A" w:rsidRDefault="0016104A" w:rsidP="0016104A">
      <w:pPr>
        <w:rPr>
          <w:lang w:val="en-GB"/>
        </w:rPr>
      </w:pPr>
    </w:p>
    <w:p w14:paraId="2E0CCB5E" w14:textId="77777777" w:rsidR="0016104A" w:rsidRDefault="0016104A" w:rsidP="0016104A">
      <w:pPr>
        <w:keepNext/>
        <w:jc w:val="center"/>
      </w:pPr>
      <w:r>
        <w:object w:dxaOrig="11509" w:dyaOrig="4128" w14:anchorId="6B24ECF2">
          <v:shape id="_x0000_i1026" type="#_x0000_t75" style="width:457.5pt;height:164.5pt" o:ole="">
            <v:imagedata r:id="rId13" o:title=""/>
          </v:shape>
          <o:OLEObject Type="Embed" ProgID="Visio.Drawing.11" ShapeID="_x0000_i1026" DrawAspect="Content" ObjectID="_1745609240" r:id="rId14"/>
        </w:object>
      </w:r>
    </w:p>
    <w:p w14:paraId="76E307AD" w14:textId="5D05AF27" w:rsidR="0016104A" w:rsidRDefault="0016104A" w:rsidP="0016104A">
      <w:pPr>
        <w:pStyle w:val="Caption"/>
        <w:jc w:val="center"/>
      </w:pPr>
      <w:bookmarkStart w:id="5" w:name="_Ref114738218"/>
      <w:r>
        <w:t xml:space="preserve">Figure </w:t>
      </w:r>
      <w:r>
        <w:fldChar w:fldCharType="begin"/>
      </w:r>
      <w:r>
        <w:instrText xml:space="preserve"> SEQ Figure \* ARABIC </w:instrText>
      </w:r>
      <w:r>
        <w:fldChar w:fldCharType="separate"/>
      </w:r>
      <w:r w:rsidR="0078738E">
        <w:rPr>
          <w:noProof/>
        </w:rPr>
        <w:t>2</w:t>
      </w:r>
      <w:r>
        <w:fldChar w:fldCharType="end"/>
      </w:r>
      <w:bookmarkEnd w:id="5"/>
      <w:r>
        <w:t>: Cell switch after application TCI state using a separate signal.</w:t>
      </w:r>
    </w:p>
    <w:p w14:paraId="6E457B29" w14:textId="0EB860C6" w:rsidR="008757F6" w:rsidRDefault="008757F6" w:rsidP="008757F6">
      <w:pPr>
        <w:rPr>
          <w:lang w:val="en-GB"/>
        </w:rPr>
      </w:pPr>
    </w:p>
    <w:p w14:paraId="11180C83" w14:textId="77777777" w:rsidR="008757F6" w:rsidRDefault="008757F6" w:rsidP="008757F6">
      <w:pPr>
        <w:keepNext/>
      </w:pPr>
      <w:r>
        <w:object w:dxaOrig="11509" w:dyaOrig="4128" w14:anchorId="77CBDB64">
          <v:shape id="_x0000_i1027" type="#_x0000_t75" style="width:456.9pt;height:163.9pt" o:ole="">
            <v:imagedata r:id="rId15" o:title=""/>
          </v:shape>
          <o:OLEObject Type="Embed" ProgID="Visio.Drawing.11" ShapeID="_x0000_i1027" DrawAspect="Content" ObjectID="_1745609241" r:id="rId16"/>
        </w:object>
      </w:r>
    </w:p>
    <w:p w14:paraId="5265427A" w14:textId="5287E2DE" w:rsidR="008757F6" w:rsidRPr="008757F6" w:rsidRDefault="008757F6" w:rsidP="008757F6">
      <w:pPr>
        <w:pStyle w:val="Caption"/>
      </w:pPr>
      <w:bookmarkStart w:id="6" w:name="_Ref118312793"/>
      <w:r>
        <w:t xml:space="preserve">Figure </w:t>
      </w:r>
      <w:r>
        <w:fldChar w:fldCharType="begin"/>
      </w:r>
      <w:r>
        <w:instrText xml:space="preserve"> SEQ Figure \* ARABIC </w:instrText>
      </w:r>
      <w:r>
        <w:fldChar w:fldCharType="separate"/>
      </w:r>
      <w:r w:rsidR="0078738E">
        <w:rPr>
          <w:noProof/>
        </w:rPr>
        <w:t>3</w:t>
      </w:r>
      <w:r>
        <w:fldChar w:fldCharType="end"/>
      </w:r>
      <w:bookmarkEnd w:id="6"/>
      <w:r>
        <w:t>: Applying previously indicated TCI state at time of dynamic cell switch.</w:t>
      </w:r>
    </w:p>
    <w:p w14:paraId="314B6A37" w14:textId="0ED883B7" w:rsidR="0016104A" w:rsidRDefault="0016104A" w:rsidP="0016104A">
      <w:pPr>
        <w:rPr>
          <w:lang w:val="en-GB"/>
        </w:rPr>
      </w:pPr>
    </w:p>
    <w:p w14:paraId="4438002F" w14:textId="78A85DB9" w:rsidR="00E1159E" w:rsidRDefault="00D01D94" w:rsidP="0016104A">
      <w:pPr>
        <w:rPr>
          <w:b/>
          <w:i/>
          <w:lang w:eastAsia="ko-KR"/>
        </w:rPr>
      </w:pPr>
      <w:r w:rsidRPr="00D01D94">
        <w:rPr>
          <w:b/>
          <w:i/>
          <w:lang w:val="en-GB"/>
        </w:rPr>
        <w:t xml:space="preserve">Proposal </w:t>
      </w:r>
      <w:r w:rsidR="00D577DF" w:rsidRPr="004B1264">
        <w:rPr>
          <w:b/>
          <w:i/>
          <w:lang w:val="en-GB"/>
        </w:rPr>
        <w:t>1</w:t>
      </w:r>
      <w:r w:rsidR="00F72DC3" w:rsidRPr="004B1264">
        <w:rPr>
          <w:b/>
          <w:i/>
          <w:lang w:val="en-GB"/>
        </w:rPr>
        <w:t>2</w:t>
      </w:r>
      <w:r w:rsidRPr="004B1264">
        <w:rPr>
          <w:b/>
          <w:i/>
          <w:lang w:val="en-GB"/>
        </w:rPr>
        <w:t xml:space="preserve">: </w:t>
      </w:r>
      <w:r w:rsidR="004B1264" w:rsidRPr="004B1264">
        <w:rPr>
          <w:b/>
          <w:i/>
          <w:lang w:val="en-GB"/>
        </w:rPr>
        <w:t xml:space="preserve">For </w:t>
      </w:r>
      <w:r w:rsidR="005D4D45" w:rsidRPr="004B1264">
        <w:rPr>
          <w:b/>
          <w:i/>
          <w:lang w:eastAsia="ko-KR"/>
        </w:rPr>
        <w:t>Rel-18 LTM</w:t>
      </w:r>
      <w:r w:rsidRPr="004B1264">
        <w:rPr>
          <w:b/>
          <w:i/>
          <w:lang w:eastAsia="ko-KR"/>
        </w:rPr>
        <w:t xml:space="preserve">, </w:t>
      </w:r>
      <w:r w:rsidR="005D4D45" w:rsidRPr="004B1264">
        <w:rPr>
          <w:b/>
          <w:i/>
          <w:lang w:eastAsia="ko-KR"/>
        </w:rPr>
        <w:t>in ad</w:t>
      </w:r>
      <w:r w:rsidR="005D4D45">
        <w:rPr>
          <w:b/>
          <w:i/>
          <w:lang w:eastAsia="ko-KR"/>
        </w:rPr>
        <w:t xml:space="preserve">dition to the </w:t>
      </w:r>
      <w:r w:rsidR="005D4D45" w:rsidRPr="00E1159E">
        <w:rPr>
          <w:b/>
          <w:i/>
          <w:lang w:val="en-GB"/>
        </w:rPr>
        <w:t>beam</w:t>
      </w:r>
      <w:r w:rsidR="00943A41">
        <w:rPr>
          <w:b/>
          <w:i/>
          <w:lang w:val="en-GB"/>
        </w:rPr>
        <w:t xml:space="preserve"> (TCI state ID)</w:t>
      </w:r>
      <w:r w:rsidR="005D4D45" w:rsidRPr="00E1159E">
        <w:rPr>
          <w:b/>
          <w:i/>
          <w:lang w:val="en-GB"/>
        </w:rPr>
        <w:t xml:space="preserve"> </w:t>
      </w:r>
      <w:r w:rsidR="005D4D45">
        <w:rPr>
          <w:b/>
          <w:i/>
          <w:lang w:val="en-GB"/>
        </w:rPr>
        <w:t>being</w:t>
      </w:r>
      <w:r w:rsidR="005D4D45" w:rsidRPr="00E1159E">
        <w:rPr>
          <w:b/>
          <w:i/>
          <w:lang w:val="en-GB"/>
        </w:rPr>
        <w:t xml:space="preserve"> indicated to the target cell with</w:t>
      </w:r>
      <w:r w:rsidR="00F72DC3">
        <w:rPr>
          <w:b/>
          <w:i/>
          <w:lang w:val="en-GB"/>
        </w:rPr>
        <w:t>in</w:t>
      </w:r>
      <w:r w:rsidR="005D4D45" w:rsidRPr="00E1159E">
        <w:rPr>
          <w:b/>
          <w:i/>
          <w:lang w:val="en-GB"/>
        </w:rPr>
        <w:t xml:space="preserve"> the cell switch command</w:t>
      </w:r>
      <w:r w:rsidR="005D4D45">
        <w:rPr>
          <w:b/>
          <w:i/>
          <w:lang w:val="en-GB"/>
        </w:rPr>
        <w:t>,</w:t>
      </w:r>
      <w:r w:rsidR="005D4D45">
        <w:rPr>
          <w:b/>
          <w:i/>
          <w:lang w:eastAsia="ko-KR"/>
        </w:rPr>
        <w:t xml:space="preserve"> </w:t>
      </w:r>
      <w:r w:rsidR="00AC3B28">
        <w:rPr>
          <w:b/>
          <w:i/>
          <w:lang w:eastAsia="ko-KR"/>
        </w:rPr>
        <w:t>consider support of the following</w:t>
      </w:r>
      <w:r w:rsidR="00E1159E">
        <w:rPr>
          <w:b/>
          <w:i/>
          <w:lang w:eastAsia="ko-KR"/>
        </w:rPr>
        <w:t>,</w:t>
      </w:r>
    </w:p>
    <w:p w14:paraId="4D567A82" w14:textId="084E66A0" w:rsidR="00451D28" w:rsidRPr="00451D28" w:rsidRDefault="00451D28" w:rsidP="00E1159E">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2341C20C" w14:textId="39B77028" w:rsidR="00D01D94" w:rsidRPr="00E1159E" w:rsidRDefault="00E1159E" w:rsidP="00E1159E">
      <w:pPr>
        <w:pStyle w:val="ListParagraph"/>
        <w:numPr>
          <w:ilvl w:val="0"/>
          <w:numId w:val="23"/>
        </w:numPr>
        <w:rPr>
          <w:lang w:val="en-GB"/>
        </w:rPr>
      </w:pPr>
      <w:r w:rsidRPr="00E1159E">
        <w:rPr>
          <w:b/>
          <w:i/>
          <w:lang w:eastAsia="ko-KR"/>
        </w:rPr>
        <w:t>The beam is indicated first to target cell; this is then followed by the cell switch command</w:t>
      </w:r>
      <w:r w:rsidR="00D01D94" w:rsidRPr="00E1159E">
        <w:rPr>
          <w:b/>
          <w:i/>
          <w:lang w:eastAsia="ko-KR"/>
        </w:rPr>
        <w:t>.</w:t>
      </w:r>
    </w:p>
    <w:p w14:paraId="33CF394A" w14:textId="2F882B01" w:rsidR="00571397" w:rsidRDefault="00571397" w:rsidP="00E14D11">
      <w:pPr>
        <w:rPr>
          <w:rFonts w:eastAsiaTheme="minorEastAsia"/>
          <w:lang w:eastAsia="ko-KR"/>
        </w:rPr>
      </w:pPr>
    </w:p>
    <w:p w14:paraId="15E68043" w14:textId="0E8AB814" w:rsidR="004B1264" w:rsidRDefault="004B1264" w:rsidP="00E14D11">
      <w:pPr>
        <w:rPr>
          <w:rFonts w:eastAsiaTheme="minorEastAsia"/>
          <w:lang w:eastAsia="ko-KR"/>
        </w:rPr>
      </w:pPr>
      <w:r>
        <w:rPr>
          <w:rFonts w:eastAsiaTheme="minorEastAsia"/>
          <w:lang w:eastAsia="ko-KR"/>
        </w:rPr>
        <w:t>In RAN1#112b-e, the following agreement was made on the timing of cell switch:</w:t>
      </w:r>
    </w:p>
    <w:p w14:paraId="7AC47E4D" w14:textId="7E3A1FB1" w:rsidR="004B1264" w:rsidRDefault="004B1264" w:rsidP="00E14D11">
      <w:pPr>
        <w:rPr>
          <w:rFonts w:eastAsiaTheme="minorEastAsia"/>
          <w:lang w:eastAsia="ko-KR"/>
        </w:rPr>
      </w:pPr>
    </w:p>
    <w:p w14:paraId="16DECDD0" w14:textId="65CEDB91" w:rsidR="004B1264" w:rsidRDefault="004B1264" w:rsidP="00E14D11">
      <w:pPr>
        <w:rPr>
          <w:rFonts w:eastAsiaTheme="minorEastAsia"/>
          <w:lang w:eastAsia="ko-KR"/>
        </w:rPr>
      </w:pPr>
      <w:r>
        <w:rPr>
          <w:noProof/>
        </w:rPr>
        <mc:AlternateContent>
          <mc:Choice Requires="wps">
            <w:drawing>
              <wp:anchor distT="0" distB="0" distL="114300" distR="114300" simplePos="0" relativeHeight="251706368" behindDoc="0" locked="0" layoutInCell="1" allowOverlap="1" wp14:anchorId="4BCA2A42" wp14:editId="65C98558">
                <wp:simplePos x="0" y="0"/>
                <wp:positionH relativeFrom="column">
                  <wp:posOffset>0</wp:posOffset>
                </wp:positionH>
                <wp:positionV relativeFrom="paragraph">
                  <wp:posOffset>0</wp:posOffset>
                </wp:positionV>
                <wp:extent cx="1828800" cy="1828800"/>
                <wp:effectExtent l="0" t="0" r="24765" b="2667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F23A637" w14:textId="77777777" w:rsidR="004B1264" w:rsidRPr="00C2240A" w:rsidRDefault="004B1264" w:rsidP="004B1264">
                            <w:pPr>
                              <w:pStyle w:val="ListParagraph"/>
                              <w:snapToGrid w:val="0"/>
                              <w:ind w:left="0"/>
                              <w:jc w:val="both"/>
                              <w:rPr>
                                <w:highlight w:val="green"/>
                              </w:rPr>
                            </w:pPr>
                            <w:r w:rsidRPr="00C2240A">
                              <w:rPr>
                                <w:highlight w:val="green"/>
                              </w:rPr>
                              <w:t>Agreement</w:t>
                            </w:r>
                          </w:p>
                          <w:p w14:paraId="25AC7C9A" w14:textId="77777777" w:rsidR="004B1264" w:rsidRPr="00BA3D67" w:rsidRDefault="004B1264" w:rsidP="004B1264">
                            <w:pPr>
                              <w:pStyle w:val="ListParagraph"/>
                              <w:numPr>
                                <w:ilvl w:val="0"/>
                                <w:numId w:val="46"/>
                              </w:numPr>
                              <w:snapToGrid w:val="0"/>
                              <w:spacing w:after="0"/>
                              <w:ind w:left="426" w:hanging="426"/>
                              <w:contextualSpacing w:val="0"/>
                              <w:jc w:val="both"/>
                            </w:pPr>
                            <w:r w:rsidRPr="00BA3D67">
                              <w:t>Companies are encouraged to study the beam application time for Rel-18 LTM, which may be different from that without serving cell change</w:t>
                            </w:r>
                          </w:p>
                          <w:p w14:paraId="6534EAA6" w14:textId="77777777" w:rsidR="004B1264" w:rsidRPr="00BA3D67" w:rsidRDefault="004B1264" w:rsidP="004B1264">
                            <w:pPr>
                              <w:pStyle w:val="ListParagraph"/>
                              <w:numPr>
                                <w:ilvl w:val="1"/>
                                <w:numId w:val="46"/>
                              </w:numPr>
                              <w:snapToGrid w:val="0"/>
                              <w:spacing w:after="0"/>
                              <w:ind w:hanging="1012"/>
                              <w:contextualSpacing w:val="0"/>
                              <w:jc w:val="both"/>
                            </w:pPr>
                            <w:r w:rsidRPr="00BA3D67">
                              <w:t>Definition of the beam application time</w:t>
                            </w:r>
                          </w:p>
                          <w:p w14:paraId="3A1ABFD1" w14:textId="77777777" w:rsidR="004B1264" w:rsidRPr="00BA3D67" w:rsidRDefault="004B1264" w:rsidP="004B1264">
                            <w:pPr>
                              <w:pStyle w:val="ListParagraph"/>
                              <w:numPr>
                                <w:ilvl w:val="1"/>
                                <w:numId w:val="46"/>
                              </w:numPr>
                              <w:snapToGrid w:val="0"/>
                              <w:spacing w:after="0"/>
                              <w:ind w:hanging="1012"/>
                              <w:contextualSpacing w:val="0"/>
                              <w:jc w:val="both"/>
                            </w:pPr>
                            <w:r w:rsidRPr="00BA3D67">
                              <w:t>The exact value(s), condition and UE capability</w:t>
                            </w:r>
                          </w:p>
                          <w:p w14:paraId="2F3D82C7" w14:textId="77777777" w:rsidR="004B1264" w:rsidRPr="000656F0" w:rsidRDefault="004B1264" w:rsidP="000656F0">
                            <w:pPr>
                              <w:pStyle w:val="ListParagraph"/>
                              <w:numPr>
                                <w:ilvl w:val="1"/>
                                <w:numId w:val="46"/>
                              </w:numPr>
                              <w:snapToGrid w:val="0"/>
                              <w:spacing w:after="0"/>
                              <w:ind w:hanging="1012"/>
                              <w:jc w:val="both"/>
                              <w:rPr>
                                <w:color w:val="000000" w:themeColor="text1"/>
                              </w:rPr>
                            </w:pPr>
                            <w:r w:rsidRPr="004B1264">
                              <w:rPr>
                                <w:color w:val="000000" w:themeColor="text1"/>
                              </w:rPr>
                              <w:t>Consider the interaction with the application of the candidate RRC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CA2A42" id="Text Box 7" o:spid="_x0000_s1039" type="#_x0000_t202" style="position:absolute;margin-left:0;margin-top:0;width:2in;height:2in;z-index:251706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&#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6sjBPWgIAAMwEAAAOAAAAAAAAAAAAAAAAAC4CAABkcnMvZTJvRG9jLnhtbFBLAQIt&#10;ABQABgAIAAAAIQA2VE8B2QAAAAUBAAAPAAAAAAAAAAAAAAAAALQEAABkcnMvZG93bnJldi54bWxQ&#10;SwUGAAAAAAQABADzAAAAugUAAAAA&#10;" fillcolor="#f2f2f2 [3052]" strokeweight=".5pt">
                <v:textbox style="mso-fit-shape-to-text:t">
                  <w:txbxContent>
                    <w:p w14:paraId="4F23A637" w14:textId="77777777" w:rsidR="004B1264" w:rsidRPr="00C2240A" w:rsidRDefault="004B1264" w:rsidP="004B1264">
                      <w:pPr>
                        <w:pStyle w:val="ListParagraph"/>
                        <w:snapToGrid w:val="0"/>
                        <w:ind w:left="0"/>
                        <w:jc w:val="both"/>
                        <w:rPr>
                          <w:highlight w:val="green"/>
                        </w:rPr>
                      </w:pPr>
                      <w:r w:rsidRPr="00C2240A">
                        <w:rPr>
                          <w:highlight w:val="green"/>
                        </w:rPr>
                        <w:t>Agreement</w:t>
                      </w:r>
                    </w:p>
                    <w:p w14:paraId="25AC7C9A" w14:textId="77777777" w:rsidR="004B1264" w:rsidRPr="00BA3D67" w:rsidRDefault="004B1264" w:rsidP="004B1264">
                      <w:pPr>
                        <w:pStyle w:val="ListParagraph"/>
                        <w:numPr>
                          <w:ilvl w:val="0"/>
                          <w:numId w:val="46"/>
                        </w:numPr>
                        <w:snapToGrid w:val="0"/>
                        <w:spacing w:after="0"/>
                        <w:ind w:left="426" w:hanging="426"/>
                        <w:contextualSpacing w:val="0"/>
                        <w:jc w:val="both"/>
                      </w:pPr>
                      <w:r w:rsidRPr="00BA3D67">
                        <w:t>Companies are encouraged to study the beam application time for Rel-18 LTM, which may be different from that without serving cell change</w:t>
                      </w:r>
                    </w:p>
                    <w:p w14:paraId="6534EAA6" w14:textId="77777777" w:rsidR="004B1264" w:rsidRPr="00BA3D67" w:rsidRDefault="004B1264" w:rsidP="004B1264">
                      <w:pPr>
                        <w:pStyle w:val="ListParagraph"/>
                        <w:numPr>
                          <w:ilvl w:val="1"/>
                          <w:numId w:val="46"/>
                        </w:numPr>
                        <w:snapToGrid w:val="0"/>
                        <w:spacing w:after="0"/>
                        <w:ind w:hanging="1012"/>
                        <w:contextualSpacing w:val="0"/>
                        <w:jc w:val="both"/>
                      </w:pPr>
                      <w:r w:rsidRPr="00BA3D67">
                        <w:t>Definition of the beam application time</w:t>
                      </w:r>
                    </w:p>
                    <w:p w14:paraId="3A1ABFD1" w14:textId="77777777" w:rsidR="004B1264" w:rsidRPr="00BA3D67" w:rsidRDefault="004B1264" w:rsidP="004B1264">
                      <w:pPr>
                        <w:pStyle w:val="ListParagraph"/>
                        <w:numPr>
                          <w:ilvl w:val="1"/>
                          <w:numId w:val="46"/>
                        </w:numPr>
                        <w:snapToGrid w:val="0"/>
                        <w:spacing w:after="0"/>
                        <w:ind w:hanging="1012"/>
                        <w:contextualSpacing w:val="0"/>
                        <w:jc w:val="both"/>
                      </w:pPr>
                      <w:r w:rsidRPr="00BA3D67">
                        <w:t>The exact value(s), condition and UE capability</w:t>
                      </w:r>
                    </w:p>
                    <w:p w14:paraId="2F3D82C7" w14:textId="77777777" w:rsidR="004B1264" w:rsidRPr="000656F0" w:rsidRDefault="004B1264" w:rsidP="000656F0">
                      <w:pPr>
                        <w:pStyle w:val="ListParagraph"/>
                        <w:numPr>
                          <w:ilvl w:val="1"/>
                          <w:numId w:val="46"/>
                        </w:numPr>
                        <w:snapToGrid w:val="0"/>
                        <w:spacing w:after="0"/>
                        <w:ind w:hanging="1012"/>
                        <w:jc w:val="both"/>
                        <w:rPr>
                          <w:color w:val="000000" w:themeColor="text1"/>
                        </w:rPr>
                      </w:pPr>
                      <w:r w:rsidRPr="004B1264">
                        <w:rPr>
                          <w:color w:val="000000" w:themeColor="text1"/>
                        </w:rPr>
                        <w:t>Consider the interaction with the application of the candidate RRC configuration.</w:t>
                      </w:r>
                    </w:p>
                  </w:txbxContent>
                </v:textbox>
                <w10:wrap type="square"/>
              </v:shape>
            </w:pict>
          </mc:Fallback>
        </mc:AlternateContent>
      </w:r>
    </w:p>
    <w:p w14:paraId="7F545E00" w14:textId="4E22EFD9" w:rsidR="004B1264" w:rsidRDefault="004B1264" w:rsidP="00E14D11">
      <w:pPr>
        <w:rPr>
          <w:rFonts w:eastAsiaTheme="minorEastAsia"/>
          <w:lang w:eastAsia="ko-KR"/>
        </w:rPr>
      </w:pPr>
    </w:p>
    <w:p w14:paraId="2D584049" w14:textId="4D3EB4D3" w:rsidR="004B1264" w:rsidRDefault="004B1264" w:rsidP="00E14D11">
      <w:pPr>
        <w:rPr>
          <w:rFonts w:eastAsiaTheme="minorEastAsia"/>
          <w:lang w:eastAsia="ko-KR"/>
        </w:rPr>
      </w:pPr>
      <w:r>
        <w:rPr>
          <w:rFonts w:eastAsiaTheme="minorEastAsia"/>
          <w:lang w:eastAsia="ko-KR"/>
        </w:rPr>
        <w:t>The beam application time for a target cell, can follow the same framework of the beam application time of a serving cell, i.e., the indicated beam is applied after a configured delay from the HARQ-ACK of the message including the beam indication. The value of the beam application time of the target cell can be different from that of serving cell.</w:t>
      </w:r>
    </w:p>
    <w:p w14:paraId="79ABE6E7" w14:textId="7408DAB2" w:rsidR="004B1264" w:rsidRDefault="004B1264" w:rsidP="00E14D11">
      <w:pPr>
        <w:rPr>
          <w:rFonts w:eastAsiaTheme="minorEastAsia"/>
          <w:lang w:eastAsia="ko-KR"/>
        </w:rPr>
      </w:pPr>
      <w:r w:rsidRPr="00D01D94">
        <w:rPr>
          <w:b/>
          <w:i/>
          <w:lang w:val="en-GB"/>
        </w:rPr>
        <w:t xml:space="preserve">Proposal </w:t>
      </w:r>
      <w:r w:rsidRPr="004B1264">
        <w:rPr>
          <w:b/>
          <w:i/>
          <w:lang w:val="en-GB"/>
        </w:rPr>
        <w:t>1</w:t>
      </w:r>
      <w:r>
        <w:rPr>
          <w:b/>
          <w:i/>
          <w:lang w:val="en-GB"/>
        </w:rPr>
        <w:t>3</w:t>
      </w:r>
      <w:r w:rsidRPr="004B1264">
        <w:rPr>
          <w:b/>
          <w:i/>
          <w:lang w:val="en-GB"/>
        </w:rPr>
        <w:t xml:space="preserve">: For </w:t>
      </w:r>
      <w:r w:rsidRPr="004B1264">
        <w:rPr>
          <w:b/>
          <w:i/>
          <w:lang w:eastAsia="ko-KR"/>
        </w:rPr>
        <w:t>Rel-18 LTM,</w:t>
      </w:r>
      <w:r>
        <w:rPr>
          <w:b/>
          <w:i/>
          <w:lang w:eastAsia="ko-KR"/>
        </w:rPr>
        <w:t xml:space="preserve"> the beam application time of a target cell is after the HARQ-ACK of the message containing the beam indication. The </w:t>
      </w:r>
      <w:r w:rsidRPr="004B1264">
        <w:rPr>
          <w:b/>
          <w:i/>
          <w:lang w:eastAsia="ko-KR"/>
        </w:rPr>
        <w:t>value of the beam application time of the target cell can be different from that of serving cell</w:t>
      </w:r>
      <w:r>
        <w:rPr>
          <w:b/>
          <w:i/>
          <w:lang w:eastAsia="ko-KR"/>
        </w:rPr>
        <w:t>.</w:t>
      </w:r>
    </w:p>
    <w:p w14:paraId="67E94EFB" w14:textId="77777777" w:rsidR="004B1264" w:rsidRDefault="004B1264" w:rsidP="00E14D11">
      <w:pPr>
        <w:rPr>
          <w:rFonts w:eastAsiaTheme="minorEastAsia"/>
          <w:lang w:eastAsia="ko-KR"/>
        </w:rPr>
      </w:pPr>
    </w:p>
    <w:p w14:paraId="2939CDFB" w14:textId="5688B88B" w:rsidR="00571397" w:rsidRDefault="00571397" w:rsidP="00571397">
      <w:pPr>
        <w:pStyle w:val="ListParagraph"/>
        <w:numPr>
          <w:ilvl w:val="0"/>
          <w:numId w:val="23"/>
        </w:numPr>
        <w:rPr>
          <w:lang w:eastAsia="ko-KR"/>
        </w:rPr>
      </w:pPr>
      <w:r>
        <w:rPr>
          <w:lang w:eastAsia="ko-KR"/>
        </w:rPr>
        <w:t xml:space="preserve">UE-initiated dynamic cell switch. The UE has knowledge of the signal strength from the surrounding TRPs (base stations), by measuring the RSRP of the reference signals transmitted from these TRPs. Hence, it would be in the best position to make the fastest decision on handover. The UE can indicate a handover request in its measurement report. The cell-switch can be triggered once the measurement report is received by the network (subject to a cell-switch latency), this is illustrated in </w:t>
      </w:r>
      <w:r>
        <w:rPr>
          <w:lang w:eastAsia="ko-KR"/>
        </w:rPr>
        <w:fldChar w:fldCharType="begin"/>
      </w:r>
      <w:r>
        <w:rPr>
          <w:lang w:eastAsia="ko-KR"/>
        </w:rPr>
        <w:instrText xml:space="preserve"> REF _Ref114737497 \h </w:instrText>
      </w:r>
      <w:r>
        <w:rPr>
          <w:lang w:eastAsia="ko-KR"/>
        </w:rPr>
      </w:r>
      <w:r>
        <w:rPr>
          <w:lang w:eastAsia="ko-KR"/>
        </w:rPr>
        <w:fldChar w:fldCharType="separate"/>
      </w:r>
      <w:r w:rsidR="0078738E">
        <w:t xml:space="preserve">Figure </w:t>
      </w:r>
      <w:r w:rsidR="0078738E">
        <w:rPr>
          <w:noProof/>
        </w:rPr>
        <w:t>4</w:t>
      </w:r>
      <w:r>
        <w:rPr>
          <w:lang w:eastAsia="ko-KR"/>
        </w:rPr>
        <w:fldChar w:fldCharType="end"/>
      </w:r>
      <w:r>
        <w:rPr>
          <w:lang w:eastAsia="ko-KR"/>
        </w:rPr>
        <w:t>. Alternatively, the network, can transmit additional signaling to confirm the cell switch.</w:t>
      </w:r>
    </w:p>
    <w:p w14:paraId="5CE38D15" w14:textId="77777777" w:rsidR="00E1159E" w:rsidRDefault="00E1159E" w:rsidP="00E1159E">
      <w:pPr>
        <w:pStyle w:val="ListParagraph"/>
        <w:keepNext/>
        <w:numPr>
          <w:ilvl w:val="0"/>
          <w:numId w:val="23"/>
        </w:numPr>
        <w:jc w:val="center"/>
      </w:pPr>
      <w:r>
        <w:object w:dxaOrig="7333" w:dyaOrig="3493" w14:anchorId="434F8664">
          <v:shape id="_x0000_i1028" type="#_x0000_t75" style="width:366.65pt;height:175.15pt" o:ole="">
            <v:imagedata r:id="rId17" o:title=""/>
          </v:shape>
          <o:OLEObject Type="Embed" ProgID="Visio.Drawing.11" ShapeID="_x0000_i1028" DrawAspect="Content" ObjectID="_1745609242" r:id="rId18"/>
        </w:object>
      </w:r>
    </w:p>
    <w:p w14:paraId="20A847E8" w14:textId="345EC3E7" w:rsidR="00E1159E" w:rsidRDefault="00E1159E" w:rsidP="00E1159E">
      <w:pPr>
        <w:pStyle w:val="Caption"/>
        <w:numPr>
          <w:ilvl w:val="0"/>
          <w:numId w:val="23"/>
        </w:numPr>
        <w:jc w:val="center"/>
        <w:rPr>
          <w:lang w:eastAsia="ko-KR"/>
        </w:rPr>
      </w:pPr>
      <w:bookmarkStart w:id="7" w:name="_Ref114737497"/>
      <w:r>
        <w:t xml:space="preserve">Figure </w:t>
      </w:r>
      <w:r>
        <w:fldChar w:fldCharType="begin"/>
      </w:r>
      <w:r>
        <w:instrText xml:space="preserve"> SEQ Figure \* ARABIC </w:instrText>
      </w:r>
      <w:r>
        <w:fldChar w:fldCharType="separate"/>
      </w:r>
      <w:r w:rsidR="0078738E">
        <w:rPr>
          <w:noProof/>
        </w:rPr>
        <w:t>4</w:t>
      </w:r>
      <w:r>
        <w:fldChar w:fldCharType="end"/>
      </w:r>
      <w:bookmarkEnd w:id="7"/>
      <w:r>
        <w:t>: UE initiated cell switch.</w:t>
      </w:r>
    </w:p>
    <w:p w14:paraId="299FD75F" w14:textId="77777777" w:rsidR="00571397" w:rsidRDefault="00571397" w:rsidP="00571397">
      <w:pPr>
        <w:tabs>
          <w:tab w:val="left" w:pos="3168"/>
        </w:tabs>
        <w:rPr>
          <w:lang w:eastAsia="ko-KR"/>
        </w:rPr>
      </w:pPr>
    </w:p>
    <w:p w14:paraId="4CFFEFEB" w14:textId="1C1516D0" w:rsidR="00571397" w:rsidRDefault="00571397" w:rsidP="00571397">
      <w:pPr>
        <w:tabs>
          <w:tab w:val="left" w:pos="3168"/>
        </w:tabs>
        <w:rPr>
          <w:rFonts w:eastAsiaTheme="minorEastAsia"/>
          <w:lang w:eastAsia="ko-KR"/>
        </w:rPr>
      </w:pPr>
      <w:r w:rsidRPr="00DF7E49">
        <w:rPr>
          <w:b/>
          <w:i/>
          <w:lang w:eastAsia="ko-KR"/>
        </w:rPr>
        <w:t xml:space="preserve">Proposal </w:t>
      </w:r>
      <w:r w:rsidR="00451D28">
        <w:rPr>
          <w:b/>
          <w:i/>
          <w:lang w:eastAsia="ko-KR"/>
        </w:rPr>
        <w:t>1</w:t>
      </w:r>
      <w:r w:rsidR="004B1264">
        <w:rPr>
          <w:b/>
          <w:i/>
          <w:lang w:eastAsia="ko-KR"/>
        </w:rPr>
        <w:t>4</w:t>
      </w:r>
      <w:r w:rsidRPr="00DF7E49">
        <w:rPr>
          <w:b/>
          <w:i/>
          <w:lang w:eastAsia="ko-KR"/>
        </w:rPr>
        <w:t>: For L1/L2 mobility</w:t>
      </w:r>
      <w:r w:rsidR="00077075">
        <w:rPr>
          <w:b/>
          <w:i/>
          <w:lang w:eastAsia="ko-KR"/>
        </w:rPr>
        <w:t xml:space="preserve"> </w:t>
      </w:r>
      <w:r w:rsidR="00077075" w:rsidRPr="00DF7E49">
        <w:rPr>
          <w:b/>
          <w:i/>
          <w:lang w:eastAsia="ko-KR"/>
        </w:rPr>
        <w:t>enhancements</w:t>
      </w:r>
      <w:r w:rsidRPr="00DF7E49">
        <w:rPr>
          <w:b/>
          <w:i/>
          <w:lang w:eastAsia="ko-KR"/>
        </w:rPr>
        <w:t>, study UE-initiated dynamic cell switch.</w:t>
      </w:r>
    </w:p>
    <w:p w14:paraId="3EAFCF0D" w14:textId="77777777" w:rsidR="00571397" w:rsidRPr="00571397" w:rsidRDefault="00571397" w:rsidP="00E14D11">
      <w:pPr>
        <w:rPr>
          <w:rFonts w:eastAsiaTheme="minorEastAsia"/>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729A607E" w14:textId="77777777" w:rsidR="00AC3B28" w:rsidRPr="00DD05C3" w:rsidRDefault="00AC3B28" w:rsidP="00AC3B28">
      <w:pPr>
        <w:rPr>
          <w:b/>
          <w:i/>
          <w:lang w:val="en-GB" w:eastAsia="ko-KR"/>
        </w:rPr>
      </w:pPr>
      <w:r w:rsidRPr="00DD05C3">
        <w:rPr>
          <w:b/>
          <w:i/>
          <w:lang w:val="en-GB" w:eastAsia="ko-KR"/>
        </w:rPr>
        <w:t xml:space="preserve">Observation 1: For Rel-18 LTM, for SSB-based L1-RSRP measurements, the measurement is defined as inter-cell intra-frequency L1 measurement when the centre frequency and the sub-carrier spacing of the SSB of the non-serving cell is the same as </w:t>
      </w:r>
      <w:r>
        <w:rPr>
          <w:b/>
          <w:i/>
          <w:lang w:val="en-GB" w:eastAsia="ko-KR"/>
        </w:rPr>
        <w:t>those</w:t>
      </w:r>
      <w:r w:rsidRPr="00DD05C3">
        <w:rPr>
          <w:b/>
          <w:i/>
          <w:lang w:val="en-GB" w:eastAsia="ko-KR"/>
        </w:rPr>
        <w:t xml:space="preserve"> of the SSB of the serving cell, otherwise the measurement is</w:t>
      </w:r>
      <w:r>
        <w:rPr>
          <w:b/>
          <w:i/>
          <w:lang w:val="en-GB" w:eastAsia="ko-KR"/>
        </w:rPr>
        <w:t xml:space="preserve"> considered L1</w:t>
      </w:r>
      <w:r w:rsidRPr="00DD05C3">
        <w:rPr>
          <w:b/>
          <w:i/>
          <w:lang w:val="en-GB" w:eastAsia="ko-KR"/>
        </w:rPr>
        <w:t xml:space="preserve"> inter-frequency measurement. </w:t>
      </w:r>
    </w:p>
    <w:p w14:paraId="02FCC8E5" w14:textId="77777777" w:rsidR="00AC3B28" w:rsidRPr="00A77E39" w:rsidRDefault="00AC3B28" w:rsidP="00AC3B28">
      <w:pPr>
        <w:rPr>
          <w:b/>
          <w:i/>
          <w:lang w:val="en-GB" w:eastAsia="ko-KR"/>
        </w:rPr>
      </w:pPr>
      <w:r w:rsidRPr="00A77E39">
        <w:rPr>
          <w:b/>
          <w:i/>
          <w:lang w:val="en-GB" w:eastAsia="ko-KR"/>
        </w:rPr>
        <w:t>Observation 2: For Rel-18 LTM, if CSI-RS-based measurements are supported, it is up to RAN4 to decide the corresponding intra-frequency and inter-frequency scenarios.</w:t>
      </w:r>
    </w:p>
    <w:p w14:paraId="7C521509" w14:textId="77777777" w:rsidR="00AC3B28" w:rsidRPr="00571397" w:rsidRDefault="00AC3B28" w:rsidP="00AC3B28">
      <w:pPr>
        <w:rPr>
          <w:b/>
          <w:i/>
          <w:color w:val="000000" w:themeColor="text1"/>
        </w:rPr>
      </w:pPr>
      <w:r w:rsidRPr="00571397">
        <w:rPr>
          <w:b/>
          <w:i/>
          <w:color w:val="000000" w:themeColor="text1"/>
        </w:rPr>
        <w:t xml:space="preserve">Proposal </w:t>
      </w:r>
      <w:r>
        <w:rPr>
          <w:b/>
          <w:i/>
          <w:color w:val="000000" w:themeColor="text1"/>
        </w:rPr>
        <w:t>1</w:t>
      </w:r>
      <w:r w:rsidRPr="00571397">
        <w:rPr>
          <w:rFonts w:hint="eastAsia"/>
          <w:b/>
          <w:i/>
          <w:color w:val="000000" w:themeColor="text1"/>
        </w:rPr>
        <w:t xml:space="preserve">: </w:t>
      </w:r>
      <w:r w:rsidRPr="00571397">
        <w:rPr>
          <w:b/>
          <w:i/>
          <w:color w:val="000000" w:themeColor="text1"/>
          <w:lang w:val="en-GB" w:eastAsia="ko-KR"/>
        </w:rPr>
        <w:t>For enhancements to L1 measurement and reporting for L1/L2 mobility,</w:t>
      </w:r>
      <w:r w:rsidRPr="00571397">
        <w:rPr>
          <w:rFonts w:hint="eastAsia"/>
          <w:b/>
          <w:i/>
          <w:color w:val="000000" w:themeColor="text1"/>
        </w:rPr>
        <w:t xml:space="preserve"> legacy RS types supporting mobility management</w:t>
      </w:r>
      <w:r w:rsidRPr="00571397">
        <w:rPr>
          <w:b/>
          <w:i/>
          <w:color w:val="000000" w:themeColor="text1"/>
        </w:rPr>
        <w:t xml:space="preserve"> (CSI-RS for Mobility)</w:t>
      </w:r>
      <w:r w:rsidRPr="00571397">
        <w:rPr>
          <w:rFonts w:hint="eastAsia"/>
          <w:b/>
          <w:i/>
          <w:color w:val="000000" w:themeColor="text1"/>
        </w:rPr>
        <w:t xml:space="preserve"> should be considered as source RS </w:t>
      </w:r>
      <w:r w:rsidRPr="00571397">
        <w:rPr>
          <w:b/>
          <w:i/>
          <w:color w:val="000000" w:themeColor="text1"/>
        </w:rPr>
        <w:t>f</w:t>
      </w:r>
      <w:r w:rsidRPr="00571397">
        <w:rPr>
          <w:rFonts w:hint="eastAsia"/>
          <w:b/>
          <w:i/>
          <w:color w:val="000000" w:themeColor="text1"/>
        </w:rPr>
        <w:t>or beam measurement</w:t>
      </w:r>
      <w:r w:rsidRPr="00571397">
        <w:rPr>
          <w:b/>
          <w:i/>
          <w:color w:val="000000" w:themeColor="text1"/>
        </w:rPr>
        <w:t xml:space="preserve"> and reporting.</w:t>
      </w:r>
    </w:p>
    <w:p w14:paraId="73BEB8A1" w14:textId="77777777" w:rsidR="00AC3B28" w:rsidRPr="00F94D03" w:rsidRDefault="00AC3B28" w:rsidP="00AC3B28">
      <w:pPr>
        <w:rPr>
          <w:b/>
          <w:i/>
          <w:lang w:val="en-GB" w:eastAsia="ko-KR"/>
        </w:rPr>
      </w:pPr>
      <w:r w:rsidRPr="00732FB8">
        <w:rPr>
          <w:b/>
          <w:i/>
          <w:lang w:val="en-GB" w:eastAsia="ko-KR"/>
        </w:rPr>
        <w:t xml:space="preserve">Proposal </w:t>
      </w:r>
      <w:r>
        <w:rPr>
          <w:b/>
          <w:i/>
          <w:lang w:val="en-GB" w:eastAsia="ko-KR"/>
        </w:rPr>
        <w:t>2</w:t>
      </w:r>
      <w:r w:rsidRPr="00732FB8">
        <w:rPr>
          <w:b/>
          <w:i/>
          <w:lang w:val="en-GB" w:eastAsia="ko-KR"/>
        </w:rPr>
        <w:t>: For enhancements to L1 measurement and reporting for L1/L2 mobility,</w:t>
      </w:r>
      <w:r>
        <w:rPr>
          <w:b/>
          <w:i/>
          <w:lang w:val="en-GB" w:eastAsia="ko-KR"/>
        </w:rPr>
        <w:t xml:space="preserve"> study the support of TRS and CSI-RS for beam management associated through a QCL relation to an SSB associated with a</w:t>
      </w:r>
      <w:r w:rsidRPr="00A4247A">
        <w:t xml:space="preserve"> </w:t>
      </w:r>
      <w:r w:rsidRPr="00A4247A">
        <w:rPr>
          <w:b/>
          <w:i/>
          <w:lang w:val="en-GB" w:eastAsia="ko-KR"/>
        </w:rPr>
        <w:t>PCI of a cell that is different from the PCI of the serving cell</w:t>
      </w:r>
      <w:r>
        <w:rPr>
          <w:b/>
          <w:i/>
          <w:lang w:val="en-GB" w:eastAsia="ko-KR"/>
        </w:rPr>
        <w:t xml:space="preserve"> as a source RS for beam measurement and reporting.</w:t>
      </w:r>
    </w:p>
    <w:p w14:paraId="18C752D5" w14:textId="3A0A6475" w:rsidR="00AC3B28" w:rsidRPr="00FB7702" w:rsidRDefault="00AC3B28" w:rsidP="00AC3B28">
      <w:pPr>
        <w:rPr>
          <w:b/>
          <w:i/>
          <w:lang w:val="en-GB" w:eastAsia="ko-KR"/>
        </w:rPr>
      </w:pPr>
      <w:r>
        <w:rPr>
          <w:b/>
          <w:i/>
          <w:lang w:val="en-GB" w:eastAsia="ko-KR"/>
        </w:rPr>
        <w:t>Observation 3</w:t>
      </w:r>
      <w:r w:rsidRPr="00CE7EEA">
        <w:rPr>
          <w:b/>
          <w:i/>
          <w:lang w:val="en-GB" w:eastAsia="ko-KR"/>
        </w:rPr>
        <w:t>: Uplink measurements for L1/L2 mobility are performed by gNB and hence</w:t>
      </w:r>
      <w:r w:rsidR="00B46EC0">
        <w:rPr>
          <w:b/>
          <w:i/>
          <w:lang w:val="en-GB" w:eastAsia="ko-KR"/>
        </w:rPr>
        <w:t xml:space="preserve"> can</w:t>
      </w:r>
      <w:r w:rsidRPr="00CE7EEA">
        <w:rPr>
          <w:b/>
          <w:i/>
          <w:lang w:val="en-GB" w:eastAsia="ko-KR"/>
        </w:rPr>
        <w:t xml:space="preserve"> be left for network implementation.</w:t>
      </w:r>
    </w:p>
    <w:p w14:paraId="7F722D97" w14:textId="44AE1A03" w:rsidR="00AC3B28" w:rsidRDefault="00AC3B28" w:rsidP="00AC3B28">
      <w:pPr>
        <w:rPr>
          <w:b/>
          <w:i/>
          <w:lang w:val="en-GB" w:eastAsia="ko-KR"/>
        </w:rPr>
      </w:pPr>
      <w:r>
        <w:rPr>
          <w:b/>
          <w:i/>
          <w:lang w:val="en-GB" w:eastAsia="ko-KR"/>
        </w:rPr>
        <w:t>Proposal 3</w:t>
      </w:r>
      <w:r w:rsidRPr="00CE7EEA">
        <w:rPr>
          <w:b/>
          <w:i/>
          <w:lang w:val="en-GB" w:eastAsia="ko-KR"/>
        </w:rPr>
        <w:t>: Further study the necessity, reliability and latency of L1-SINR measurement metric for L1/L2 mobility.</w:t>
      </w:r>
    </w:p>
    <w:p w14:paraId="6628BD5A" w14:textId="3D85B7FE" w:rsidR="00672CC9" w:rsidRDefault="00672CC9" w:rsidP="00AC3B28">
      <w:pPr>
        <w:rPr>
          <w:b/>
          <w:i/>
          <w:lang w:val="en-GB" w:eastAsia="ko-KR"/>
        </w:rPr>
      </w:pPr>
      <w:r w:rsidRPr="00672CC9">
        <w:rPr>
          <w:b/>
          <w:i/>
          <w:lang w:val="en-GB" w:eastAsia="ko-KR"/>
        </w:rPr>
        <w:t>Observation 4: Filtering of L1 measurement results can be left to network implementation if needed.</w:t>
      </w:r>
    </w:p>
    <w:p w14:paraId="765423F9" w14:textId="21EC3DED" w:rsidR="00A56C5C" w:rsidRDefault="00A56C5C" w:rsidP="00AC3B28">
      <w:pPr>
        <w:rPr>
          <w:b/>
          <w:i/>
          <w:lang w:val="en-GB" w:eastAsia="ko-KR"/>
        </w:rPr>
      </w:pPr>
      <w:r>
        <w:rPr>
          <w:b/>
          <w:i/>
          <w:lang w:val="en-GB" w:eastAsia="ko-KR"/>
        </w:rPr>
        <w:t>Proposal 4</w:t>
      </w:r>
      <w:r w:rsidRPr="00A56C5C">
        <w:rPr>
          <w:b/>
          <w:i/>
          <w:lang w:val="en-GB" w:eastAsia="ko-KR"/>
        </w:rPr>
        <w:t xml:space="preserve">: For the configuration of intra-frequency time domain information for L1 measurement </w:t>
      </w:r>
      <w:r w:rsidRPr="00A56C5C">
        <w:rPr>
          <w:b/>
          <w:i/>
        </w:rPr>
        <w:t>ssb-Periodicity and ssb-PositionsInBurst are provided.</w:t>
      </w:r>
    </w:p>
    <w:p w14:paraId="088732ED" w14:textId="77777777" w:rsidR="00F714A1" w:rsidRDefault="00F714A1" w:rsidP="00F714A1">
      <w:pPr>
        <w:rPr>
          <w:b/>
          <w:i/>
          <w:lang w:eastAsia="ko-KR"/>
        </w:rPr>
      </w:pPr>
      <w:r w:rsidRPr="003F4DF3">
        <w:rPr>
          <w:b/>
          <w:i/>
          <w:lang w:eastAsia="ko-KR"/>
        </w:rPr>
        <w:t xml:space="preserve">Proposal </w:t>
      </w:r>
      <w:r>
        <w:rPr>
          <w:b/>
          <w:i/>
          <w:lang w:eastAsia="ko-KR"/>
        </w:rPr>
        <w:t>5</w:t>
      </w:r>
      <w:r w:rsidRPr="003F4DF3">
        <w:rPr>
          <w:b/>
          <w:i/>
          <w:lang w:eastAsia="ko-KR"/>
        </w:rPr>
        <w:t>: For L1 measurement report for Rel-18 L1/L2 mobility,</w:t>
      </w:r>
    </w:p>
    <w:p w14:paraId="45B95463" w14:textId="77777777" w:rsidR="00F714A1" w:rsidRDefault="00F714A1" w:rsidP="00F714A1">
      <w:pPr>
        <w:pStyle w:val="ListParagraph"/>
        <w:numPr>
          <w:ilvl w:val="0"/>
          <w:numId w:val="25"/>
        </w:numPr>
        <w:rPr>
          <w:b/>
          <w:i/>
          <w:lang w:eastAsia="ko-KR"/>
        </w:rPr>
      </w:pPr>
      <w:r>
        <w:rPr>
          <w:b/>
          <w:i/>
          <w:lang w:eastAsia="ko-KR"/>
        </w:rPr>
        <w:t>The UE determines the cells and beams per cell to report based on the RSRP of each measured beam</w:t>
      </w:r>
    </w:p>
    <w:p w14:paraId="71E72CD5" w14:textId="77777777" w:rsidR="00F714A1" w:rsidRDefault="00F714A1" w:rsidP="00F714A1">
      <w:pPr>
        <w:pStyle w:val="ListParagraph"/>
        <w:numPr>
          <w:ilvl w:val="0"/>
          <w:numId w:val="25"/>
        </w:numPr>
        <w:rPr>
          <w:b/>
          <w:i/>
          <w:lang w:eastAsia="ko-KR"/>
        </w:rPr>
      </w:pPr>
      <w:r>
        <w:rPr>
          <w:b/>
          <w:i/>
          <w:lang w:eastAsia="ko-KR"/>
        </w:rPr>
        <w:t>The first reported beam is the strongest beam across all cells. Differential reporting is used for remaining beams</w:t>
      </w:r>
    </w:p>
    <w:p w14:paraId="4CAFE389" w14:textId="77777777" w:rsidR="00F714A1" w:rsidRPr="0007477C" w:rsidRDefault="00F714A1" w:rsidP="00F714A1">
      <w:pPr>
        <w:pStyle w:val="ListParagraph"/>
        <w:numPr>
          <w:ilvl w:val="0"/>
          <w:numId w:val="25"/>
        </w:numPr>
        <w:rPr>
          <w:b/>
          <w:i/>
          <w:lang w:eastAsia="ko-KR"/>
        </w:rPr>
      </w:pPr>
      <w:r>
        <w:rPr>
          <w:b/>
          <w:i/>
          <w:lang w:eastAsia="ko-KR"/>
        </w:rPr>
        <w:t xml:space="preserve">The serving cell is always included in the measurement report if </w:t>
      </w:r>
      <m:oMath>
        <m:r>
          <m:rPr>
            <m:sty m:val="bi"/>
          </m:rPr>
          <w:rPr>
            <w:rFonts w:ascii="Cambria Math" w:hAnsi="Cambria Math"/>
            <w:lang w:eastAsia="ko-KR"/>
          </w:rPr>
          <m:t>L≥2</m:t>
        </m:r>
      </m:oMath>
    </w:p>
    <w:p w14:paraId="12B8D7DD" w14:textId="77777777" w:rsidR="00F714A1" w:rsidRDefault="00F714A1" w:rsidP="00F714A1">
      <w:pPr>
        <w:pStyle w:val="ListParagraph"/>
        <w:numPr>
          <w:ilvl w:val="0"/>
          <w:numId w:val="25"/>
        </w:numPr>
        <w:rPr>
          <w:b/>
          <w:i/>
          <w:lang w:eastAsia="ko-KR"/>
        </w:rPr>
      </w:pPr>
      <w:r>
        <w:rPr>
          <w:b/>
          <w:i/>
          <w:lang w:eastAsia="ko-KR"/>
        </w:rPr>
        <w:t>Two-part UCI reporting is used:</w:t>
      </w:r>
    </w:p>
    <w:p w14:paraId="583DEBA3" w14:textId="7795E452" w:rsidR="00F714A1" w:rsidRPr="00143237" w:rsidRDefault="00F714A1" w:rsidP="00F714A1">
      <w:pPr>
        <w:pStyle w:val="ListParagraph"/>
        <w:numPr>
          <w:ilvl w:val="1"/>
          <w:numId w:val="25"/>
        </w:numPr>
        <w:rPr>
          <w:b/>
          <w:i/>
          <w:color w:val="000000" w:themeColor="text1"/>
          <w:lang w:val="en-GB" w:eastAsia="ko-KR"/>
        </w:rPr>
      </w:pPr>
      <w:r w:rsidRPr="00143237">
        <w:rPr>
          <w:b/>
          <w:i/>
          <w:color w:val="000000" w:themeColor="text1"/>
          <w:lang w:val="en-GB" w:eastAsia="ko-KR"/>
        </w:rPr>
        <w:t xml:space="preserve">Part 1 includes the beam measurement(s) for the serving cell and indicates the </w:t>
      </w:r>
      <w:r>
        <w:rPr>
          <w:b/>
          <w:i/>
          <w:color w:val="000000" w:themeColor="text1"/>
          <w:lang w:val="en-GB" w:eastAsia="ko-KR"/>
        </w:rPr>
        <w:t xml:space="preserve">cells and number of beams </w:t>
      </w:r>
      <w:r w:rsidR="00A41055">
        <w:rPr>
          <w:b/>
          <w:i/>
          <w:color w:val="000000" w:themeColor="text1"/>
          <w:lang w:val="en-GB" w:eastAsia="ko-KR"/>
        </w:rPr>
        <w:t xml:space="preserve">per </w:t>
      </w:r>
      <w:r>
        <w:rPr>
          <w:b/>
          <w:i/>
          <w:color w:val="000000" w:themeColor="text1"/>
          <w:lang w:val="en-GB" w:eastAsia="ko-KR"/>
        </w:rPr>
        <w:t>cell in</w:t>
      </w:r>
      <w:r w:rsidRPr="00143237">
        <w:rPr>
          <w:b/>
          <w:i/>
          <w:color w:val="000000" w:themeColor="text1"/>
          <w:lang w:val="en-GB" w:eastAsia="ko-KR"/>
        </w:rPr>
        <w:t xml:space="preserve"> part 2</w:t>
      </w:r>
      <w:r>
        <w:rPr>
          <w:b/>
          <w:i/>
          <w:color w:val="000000" w:themeColor="text1"/>
          <w:lang w:val="en-GB" w:eastAsia="ko-KR"/>
        </w:rPr>
        <w:t>.</w:t>
      </w:r>
    </w:p>
    <w:p w14:paraId="5A85A873" w14:textId="77777777" w:rsidR="00F714A1" w:rsidRPr="0007477C" w:rsidRDefault="00F714A1" w:rsidP="00F714A1">
      <w:pPr>
        <w:pStyle w:val="ListParagraph"/>
        <w:numPr>
          <w:ilvl w:val="1"/>
          <w:numId w:val="25"/>
        </w:numPr>
        <w:rPr>
          <w:b/>
          <w:i/>
          <w:lang w:eastAsia="ko-KR"/>
        </w:rPr>
      </w:pPr>
      <w:r w:rsidRPr="00143237">
        <w:rPr>
          <w:b/>
          <w:i/>
          <w:color w:val="000000" w:themeColor="text1"/>
          <w:lang w:val="en-GB" w:eastAsia="ko-KR"/>
        </w:rPr>
        <w:t>Part 2 includes the remaining beam measurement(s)</w:t>
      </w:r>
      <w:r>
        <w:rPr>
          <w:b/>
          <w:i/>
          <w:color w:val="000000" w:themeColor="text1"/>
          <w:lang w:val="en-GB" w:eastAsia="ko-KR"/>
        </w:rPr>
        <w:t>.</w:t>
      </w:r>
    </w:p>
    <w:p w14:paraId="5FB46EFD" w14:textId="665C7B8C" w:rsidR="00AC3B28" w:rsidRPr="003F4DF3" w:rsidRDefault="00AC3B28" w:rsidP="00AC3B28">
      <w:pPr>
        <w:rPr>
          <w:b/>
          <w:i/>
          <w:lang w:eastAsia="ko-KR"/>
        </w:rPr>
      </w:pPr>
      <w:r w:rsidRPr="003F4DF3">
        <w:rPr>
          <w:b/>
          <w:i/>
          <w:lang w:eastAsia="ko-KR"/>
        </w:rPr>
        <w:lastRenderedPageBreak/>
        <w:t xml:space="preserve">Proposal </w:t>
      </w:r>
      <w:r w:rsidR="00F714A1">
        <w:rPr>
          <w:b/>
          <w:i/>
          <w:lang w:eastAsia="ko-KR"/>
        </w:rPr>
        <w:t>6</w:t>
      </w:r>
      <w:r w:rsidRPr="003F4DF3">
        <w:rPr>
          <w:b/>
          <w:i/>
          <w:lang w:eastAsia="ko-KR"/>
        </w:rPr>
        <w:t>: For L1 measurement report for Rel-18 L1/L2 mobility, support UE/event triggered report for L1 measurement results.</w:t>
      </w:r>
      <w:r>
        <w:rPr>
          <w:b/>
          <w:i/>
          <w:lang w:eastAsia="ko-KR"/>
        </w:rPr>
        <w:t xml:space="preserve"> Further study how the UE provides an event triggered measurement report to the network.</w:t>
      </w:r>
    </w:p>
    <w:p w14:paraId="39E1D733" w14:textId="5AA7EB33" w:rsidR="00AC3B28" w:rsidRPr="005D4D45" w:rsidRDefault="00AC3B28" w:rsidP="00AC3B28">
      <w:pPr>
        <w:rPr>
          <w:b/>
          <w:i/>
          <w:lang w:val="en-GB" w:eastAsia="ko-KR"/>
        </w:rPr>
      </w:pPr>
      <w:r w:rsidRPr="005D4D45">
        <w:rPr>
          <w:b/>
          <w:i/>
          <w:lang w:val="en-GB" w:eastAsia="ko-KR"/>
        </w:rPr>
        <w:t xml:space="preserve">Observation </w:t>
      </w:r>
      <w:r w:rsidR="00672CC9">
        <w:rPr>
          <w:b/>
          <w:i/>
          <w:lang w:val="en-GB" w:eastAsia="ko-KR"/>
        </w:rPr>
        <w:t>5</w:t>
      </w:r>
      <w:r w:rsidRPr="005D4D45">
        <w:rPr>
          <w:b/>
          <w:i/>
          <w:lang w:val="en-GB" w:eastAsia="ko-KR"/>
        </w:rPr>
        <w:t>: Rel-15 TCI/spatial relation framework doesn’t support beam indication for non-serving cells.</w:t>
      </w:r>
    </w:p>
    <w:p w14:paraId="0CC8A05D" w14:textId="17908626" w:rsidR="00AC3B28" w:rsidRDefault="00AC3B28" w:rsidP="00AC3B28">
      <w:pPr>
        <w:rPr>
          <w:b/>
          <w:i/>
          <w:lang w:val="en-GB" w:eastAsia="ko-KR"/>
        </w:rPr>
      </w:pPr>
      <w:r w:rsidRPr="00B837D2">
        <w:rPr>
          <w:b/>
          <w:i/>
          <w:lang w:val="en-GB" w:eastAsia="ko-KR"/>
        </w:rPr>
        <w:t xml:space="preserve">Proposal </w:t>
      </w:r>
      <w:r w:rsidR="00F714A1">
        <w:rPr>
          <w:b/>
          <w:i/>
          <w:lang w:val="en-GB" w:eastAsia="ko-KR"/>
        </w:rPr>
        <w:t>7</w:t>
      </w:r>
      <w:r w:rsidRPr="00B837D2">
        <w:rPr>
          <w:b/>
          <w:i/>
          <w:lang w:val="en-GB" w:eastAsia="ko-KR"/>
        </w:rPr>
        <w:t xml:space="preserve">: </w:t>
      </w:r>
      <w:r>
        <w:rPr>
          <w:b/>
          <w:i/>
          <w:lang w:val="en-GB" w:eastAsia="ko-KR"/>
        </w:rPr>
        <w:t>A pre-requisite for supporting Rel-18 LTM is the support of Rel-17 unified TCI state framework</w:t>
      </w:r>
      <w:r w:rsidRPr="00B837D2">
        <w:rPr>
          <w:b/>
          <w:i/>
          <w:lang w:val="en-GB" w:eastAsia="ko-KR"/>
        </w:rPr>
        <w:t>.</w:t>
      </w:r>
    </w:p>
    <w:p w14:paraId="3C9492D4" w14:textId="3C30707D" w:rsidR="00451D28" w:rsidRPr="0092026F" w:rsidRDefault="00F714A1" w:rsidP="00451D28">
      <w:pPr>
        <w:rPr>
          <w:b/>
          <w:i/>
          <w:lang w:val="en-GB" w:eastAsia="ko-KR"/>
        </w:rPr>
      </w:pPr>
      <w:r>
        <w:rPr>
          <w:b/>
          <w:i/>
          <w:lang w:val="en-GB" w:eastAsia="ko-KR"/>
        </w:rPr>
        <w:t>Proposal 8</w:t>
      </w:r>
      <w:r w:rsidR="00451D28" w:rsidRPr="0092026F">
        <w:rPr>
          <w:b/>
          <w:i/>
          <w:lang w:val="en-GB" w:eastAsia="ko-KR"/>
        </w:rPr>
        <w:t>: for CORESETs associat</w:t>
      </w:r>
      <w:r w:rsidR="00B46EC0">
        <w:rPr>
          <w:b/>
          <w:i/>
          <w:lang w:val="en-GB" w:eastAsia="ko-KR"/>
        </w:rPr>
        <w:t>ed with CSS set other than Type</w:t>
      </w:r>
      <w:r w:rsidR="00451D28" w:rsidRPr="0092026F">
        <w:rPr>
          <w:b/>
          <w:i/>
          <w:lang w:val="en-GB" w:eastAsia="ko-KR"/>
        </w:rPr>
        <w:t>3</w:t>
      </w:r>
      <w:r w:rsidR="00B46EC0">
        <w:rPr>
          <w:b/>
          <w:i/>
          <w:lang w:val="en-GB" w:eastAsia="ko-KR"/>
        </w:rPr>
        <w:t>-PDCCH</w:t>
      </w:r>
      <w:r w:rsidR="00451D28" w:rsidRPr="0092026F">
        <w:rPr>
          <w:b/>
          <w:i/>
          <w:lang w:val="en-GB" w:eastAsia="ko-KR"/>
        </w:rPr>
        <w:t xml:space="preserve"> CSS set, after cell switch further study the following options for the TCI state</w:t>
      </w:r>
      <w:r w:rsidR="00B46EC0">
        <w:rPr>
          <w:b/>
          <w:i/>
          <w:lang w:val="en-GB" w:eastAsia="ko-KR"/>
        </w:rPr>
        <w:t xml:space="preserve"> indication</w:t>
      </w:r>
      <w:r w:rsidR="00451D28" w:rsidRPr="0092026F">
        <w:rPr>
          <w:b/>
          <w:i/>
          <w:lang w:val="en-GB" w:eastAsia="ko-KR"/>
        </w:rPr>
        <w:t>:</w:t>
      </w:r>
    </w:p>
    <w:p w14:paraId="2AD19F0A" w14:textId="2A006A1D" w:rsidR="00451D28" w:rsidRPr="0092026F" w:rsidRDefault="00451D28" w:rsidP="00451D28">
      <w:pPr>
        <w:pStyle w:val="ListParagraph"/>
        <w:numPr>
          <w:ilvl w:val="0"/>
          <w:numId w:val="44"/>
        </w:numPr>
        <w:rPr>
          <w:b/>
          <w:i/>
          <w:lang w:val="en-GB" w:eastAsia="ko-KR"/>
        </w:rPr>
      </w:pPr>
      <w:r w:rsidRPr="0092026F">
        <w:rPr>
          <w:b/>
          <w:i/>
          <w:lang w:val="en-GB" w:eastAsia="ko-KR"/>
        </w:rPr>
        <w:t xml:space="preserve">The CORESETs associated with </w:t>
      </w:r>
      <w:r w:rsidR="00B46EC0">
        <w:rPr>
          <w:b/>
          <w:i/>
          <w:lang w:val="en-GB" w:eastAsia="ko-KR"/>
        </w:rPr>
        <w:t>CSS set other than Type</w:t>
      </w:r>
      <w:r w:rsidRPr="0092026F">
        <w:rPr>
          <w:b/>
          <w:i/>
          <w:lang w:val="en-GB" w:eastAsia="ko-KR"/>
        </w:rPr>
        <w:t>3</w:t>
      </w:r>
      <w:r w:rsidR="00B46EC0">
        <w:rPr>
          <w:b/>
          <w:i/>
          <w:lang w:val="en-GB" w:eastAsia="ko-KR"/>
        </w:rPr>
        <w:t>-PDCCH</w:t>
      </w:r>
      <w:r w:rsidRPr="0092026F">
        <w:rPr>
          <w:b/>
          <w:i/>
          <w:lang w:val="en-GB" w:eastAsia="ko-KR"/>
        </w:rPr>
        <w:t xml:space="preserve"> CSS set follo</w:t>
      </w:r>
      <w:r>
        <w:rPr>
          <w:b/>
          <w:i/>
          <w:lang w:val="en-GB" w:eastAsia="ko-KR"/>
        </w:rPr>
        <w:t>w the unified TCI state of the t</w:t>
      </w:r>
      <w:r w:rsidRPr="0092026F">
        <w:rPr>
          <w:b/>
          <w:i/>
          <w:lang w:val="en-GB" w:eastAsia="ko-KR"/>
        </w:rPr>
        <w:t>arget cell until configured a new TCI state.</w:t>
      </w:r>
    </w:p>
    <w:p w14:paraId="41388972" w14:textId="4A29F20A" w:rsidR="00F72DC3" w:rsidRPr="00F0348D" w:rsidRDefault="00451D28" w:rsidP="00AC3B28">
      <w:pPr>
        <w:pStyle w:val="ListParagraph"/>
        <w:numPr>
          <w:ilvl w:val="0"/>
          <w:numId w:val="44"/>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p>
    <w:p w14:paraId="7347E9A4" w14:textId="77777777" w:rsidR="00F72DC3" w:rsidRDefault="00F72DC3" w:rsidP="00F72DC3">
      <w:pPr>
        <w:rPr>
          <w:lang w:val="en-GB" w:eastAsia="ko-KR"/>
        </w:rPr>
      </w:pPr>
      <w:r w:rsidRPr="00F72DC3">
        <w:rPr>
          <w:b/>
          <w:i/>
          <w:lang w:val="en-GB" w:eastAsia="ko-KR"/>
        </w:rPr>
        <w:t>Proposal 9: For</w:t>
      </w:r>
      <w:r w:rsidRPr="00CE7EEA">
        <w:rPr>
          <w:b/>
          <w:i/>
          <w:lang w:val="en-GB" w:eastAsia="ko-KR"/>
        </w:rPr>
        <w:t xml:space="preserve"> beam indication for L1/L2 mobility</w:t>
      </w:r>
      <w:r>
        <w:rPr>
          <w:b/>
          <w:i/>
          <w:lang w:val="en-GB" w:eastAsia="ko-KR"/>
        </w:rPr>
        <w:t xml:space="preserve">, the </w:t>
      </w:r>
      <w:r w:rsidRPr="00F72DC3">
        <w:rPr>
          <w:b/>
          <w:i/>
          <w:lang w:val="en-GB" w:eastAsia="ko-KR"/>
        </w:rPr>
        <w:t>dl-OrJoint-TCIStateList</w:t>
      </w:r>
      <w:r>
        <w:rPr>
          <w:b/>
          <w:i/>
          <w:lang w:val="en-GB" w:eastAsia="ko-KR"/>
        </w:rPr>
        <w:t xml:space="preserve"> and </w:t>
      </w:r>
      <w:r w:rsidRPr="00F72DC3">
        <w:rPr>
          <w:b/>
          <w:i/>
          <w:lang w:val="en-GB" w:eastAsia="ko-KR"/>
        </w:rPr>
        <w:t>ul-TCI-StateList</w:t>
      </w:r>
      <w:r>
        <w:rPr>
          <w:b/>
          <w:i/>
          <w:lang w:val="en-GB" w:eastAsia="ko-KR"/>
        </w:rPr>
        <w:t xml:space="preserve"> are configured with TCI states having a source RS associated with the target cell.</w:t>
      </w:r>
    </w:p>
    <w:p w14:paraId="1D169C42" w14:textId="585F5734" w:rsidR="00AC3B28" w:rsidRPr="00CE7EEA" w:rsidRDefault="00AC3B28" w:rsidP="00AC3B28">
      <w:pPr>
        <w:rPr>
          <w:b/>
          <w:i/>
          <w:lang w:val="en-GB" w:eastAsia="ko-KR"/>
        </w:rPr>
      </w:pPr>
      <w:r w:rsidRPr="00CE7EEA">
        <w:rPr>
          <w:b/>
          <w:i/>
          <w:lang w:val="en-GB" w:eastAsia="ko-KR"/>
        </w:rPr>
        <w:t xml:space="preserve">Proposal </w:t>
      </w:r>
      <w:r w:rsidR="00F72DC3">
        <w:rPr>
          <w:b/>
          <w:i/>
          <w:lang w:val="en-GB" w:eastAsia="ko-KR"/>
        </w:rPr>
        <w:t>10</w:t>
      </w:r>
      <w:r w:rsidRPr="00CE7EEA">
        <w:rPr>
          <w:b/>
          <w:i/>
          <w:lang w:val="en-GB" w:eastAsia="ko-KR"/>
        </w:rPr>
        <w:t>: For beam indication for L1/L2 mobility, an indicated TCI state on the target serving cell can trigger</w:t>
      </w:r>
    </w:p>
    <w:p w14:paraId="07756194" w14:textId="77777777" w:rsidR="00AC3B28" w:rsidRPr="00CE7EEA" w:rsidRDefault="00AC3B28" w:rsidP="00AC3B28">
      <w:pPr>
        <w:pStyle w:val="ListParagraph"/>
        <w:numPr>
          <w:ilvl w:val="0"/>
          <w:numId w:val="25"/>
        </w:numPr>
        <w:rPr>
          <w:b/>
          <w:i/>
          <w:lang w:val="en-GB" w:eastAsia="ko-KR"/>
        </w:rPr>
      </w:pPr>
      <w:r w:rsidRPr="00CE7EEA">
        <w:rPr>
          <w:b/>
          <w:i/>
          <w:lang w:val="en-GB" w:eastAsia="ko-KR"/>
        </w:rPr>
        <w:t>AP CSI-RS resource on the target serving cell followed by a AP CSI measurement report.</w:t>
      </w:r>
    </w:p>
    <w:p w14:paraId="3D2D16D3" w14:textId="77777777" w:rsidR="00AC3B28" w:rsidRPr="00CE7EEA" w:rsidRDefault="00AC3B28" w:rsidP="00AC3B28">
      <w:pPr>
        <w:pStyle w:val="ListParagraph"/>
        <w:numPr>
          <w:ilvl w:val="0"/>
          <w:numId w:val="25"/>
        </w:numPr>
        <w:rPr>
          <w:b/>
          <w:i/>
          <w:lang w:val="en-GB" w:eastAsia="ko-KR"/>
        </w:rPr>
      </w:pPr>
      <w:r w:rsidRPr="00CE7EEA">
        <w:rPr>
          <w:b/>
          <w:i/>
          <w:lang w:val="en-GB" w:eastAsia="ko-KR"/>
        </w:rPr>
        <w:t>AP-SRS resource to the target serving cell.</w:t>
      </w:r>
    </w:p>
    <w:p w14:paraId="5D6C88FE" w14:textId="44012FE6" w:rsidR="00F72DC3" w:rsidRPr="00F72DC3" w:rsidRDefault="00F72DC3" w:rsidP="00AC3B28">
      <w:pPr>
        <w:rPr>
          <w:lang w:val="en-GB" w:eastAsia="ko-KR"/>
        </w:rPr>
      </w:pPr>
      <w:r w:rsidRPr="00D01D94">
        <w:rPr>
          <w:b/>
          <w:i/>
          <w:lang w:val="en-GB"/>
        </w:rPr>
        <w:t xml:space="preserve">Proposal </w:t>
      </w:r>
      <w:r>
        <w:rPr>
          <w:b/>
          <w:i/>
          <w:lang w:val="en-GB"/>
        </w:rPr>
        <w:t>11</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761C686F" w14:textId="46583BFF" w:rsidR="00F0348D" w:rsidRDefault="00F0348D" w:rsidP="00AC3B28">
      <w:pPr>
        <w:rPr>
          <w:b/>
          <w:i/>
          <w:lang w:val="en-GB" w:eastAsia="ko-KR"/>
        </w:rPr>
      </w:pPr>
      <w:r w:rsidRPr="0054679B">
        <w:rPr>
          <w:b/>
          <w:i/>
          <w:lang w:val="en-GB" w:eastAsia="ko-KR"/>
        </w:rPr>
        <w:t xml:space="preserve">Observation </w:t>
      </w:r>
      <w:r>
        <w:rPr>
          <w:b/>
          <w:i/>
          <w:lang w:val="en-GB" w:eastAsia="ko-KR"/>
        </w:rPr>
        <w:t>6</w:t>
      </w:r>
      <w:r w:rsidRPr="0054679B">
        <w:rPr>
          <w:b/>
          <w:i/>
          <w:lang w:val="en-GB" w:eastAsia="ko-KR"/>
        </w:rPr>
        <w:t xml:space="preserve">: Having </w:t>
      </w:r>
      <w:r>
        <w:rPr>
          <w:b/>
          <w:i/>
          <w:lang w:val="en-GB" w:eastAsia="ko-KR"/>
        </w:rPr>
        <w:t>TCI state</w:t>
      </w:r>
      <w:r w:rsidRPr="0054679B">
        <w:rPr>
          <w:b/>
          <w:i/>
          <w:lang w:val="en-GB" w:eastAsia="ko-KR"/>
        </w:rPr>
        <w:t xml:space="preserve"> indication act as the trigger for cell switch can reduce the latency, signalling overhead and interruption time of handover.</w:t>
      </w:r>
    </w:p>
    <w:p w14:paraId="624721D9" w14:textId="2ED9D711" w:rsidR="00AC3B28" w:rsidRDefault="00AC3B28" w:rsidP="00AC3B28">
      <w:pPr>
        <w:rPr>
          <w:b/>
          <w:i/>
          <w:lang w:eastAsia="ko-KR"/>
        </w:rPr>
      </w:pPr>
      <w:r w:rsidRPr="00D01D94">
        <w:rPr>
          <w:b/>
          <w:i/>
          <w:lang w:val="en-GB"/>
        </w:rPr>
        <w:t xml:space="preserve">Proposal </w:t>
      </w:r>
      <w:r w:rsidR="00F72DC3">
        <w:rPr>
          <w:b/>
          <w:i/>
          <w:lang w:val="en-GB"/>
        </w:rPr>
        <w:t>12</w:t>
      </w:r>
      <w:r w:rsidRPr="00D01D94">
        <w:rPr>
          <w:b/>
          <w:i/>
          <w:lang w:val="en-GB"/>
        </w:rPr>
        <w:t>:</w:t>
      </w:r>
      <w:r>
        <w:rPr>
          <w:lang w:val="en-GB"/>
        </w:rPr>
        <w:t xml:space="preserve"> </w:t>
      </w:r>
      <w:r>
        <w:rPr>
          <w:b/>
          <w:i/>
          <w:lang w:eastAsia="ko-KR"/>
        </w:rPr>
        <w:t>Rel-18 LTM</w:t>
      </w:r>
      <w:r w:rsidRPr="00DF7E49">
        <w:rPr>
          <w:b/>
          <w:i/>
          <w:lang w:eastAsia="ko-KR"/>
        </w:rPr>
        <w:t xml:space="preserve">, </w:t>
      </w:r>
      <w:r>
        <w:rPr>
          <w:b/>
          <w:i/>
          <w:lang w:eastAsia="ko-KR"/>
        </w:rPr>
        <w:t xml:space="preserve">in addition to the </w:t>
      </w:r>
      <w:r w:rsidRPr="00E1159E">
        <w:rPr>
          <w:b/>
          <w:i/>
          <w:lang w:val="en-GB"/>
        </w:rPr>
        <w:t>beam</w:t>
      </w:r>
      <w:r w:rsidR="00943A41">
        <w:rPr>
          <w:b/>
          <w:i/>
          <w:lang w:val="en-GB"/>
        </w:rPr>
        <w:t xml:space="preserve"> (TCI state ID)</w:t>
      </w:r>
      <w:r w:rsidRPr="00E1159E">
        <w:rPr>
          <w:b/>
          <w:i/>
          <w:lang w:val="en-GB"/>
        </w:rPr>
        <w:t xml:space="preserve"> </w:t>
      </w:r>
      <w:r>
        <w:rPr>
          <w:b/>
          <w:i/>
          <w:lang w:val="en-GB"/>
        </w:rPr>
        <w:t>being</w:t>
      </w:r>
      <w:r w:rsidRPr="00E1159E">
        <w:rPr>
          <w:b/>
          <w:i/>
          <w:lang w:val="en-GB"/>
        </w:rPr>
        <w:t xml:space="preserve"> indicated to the target cell with</w:t>
      </w:r>
      <w:r w:rsidR="00F72DC3">
        <w:rPr>
          <w:b/>
          <w:i/>
          <w:lang w:val="en-GB"/>
        </w:rPr>
        <w:t>in</w:t>
      </w:r>
      <w:r w:rsidRPr="00E1159E">
        <w:rPr>
          <w:b/>
          <w:i/>
          <w:lang w:val="en-GB"/>
        </w:rPr>
        <w:t xml:space="preserve"> the cell switch command</w:t>
      </w:r>
      <w:r>
        <w:rPr>
          <w:b/>
          <w:i/>
          <w:lang w:val="en-GB"/>
        </w:rPr>
        <w:t>,</w:t>
      </w:r>
      <w:r>
        <w:rPr>
          <w:b/>
          <w:i/>
          <w:lang w:eastAsia="ko-KR"/>
        </w:rPr>
        <w:t xml:space="preserve"> consider support of the following,</w:t>
      </w:r>
    </w:p>
    <w:p w14:paraId="10D3F212" w14:textId="7EC2B033" w:rsidR="00451D28" w:rsidRPr="00451D28" w:rsidRDefault="00451D28" w:rsidP="00451D28">
      <w:pPr>
        <w:pStyle w:val="ListParagraph"/>
        <w:numPr>
          <w:ilvl w:val="0"/>
          <w:numId w:val="23"/>
        </w:numPr>
        <w:rPr>
          <w:b/>
          <w:i/>
          <w:lang w:val="en-GB"/>
        </w:rPr>
      </w:pPr>
      <w:r w:rsidRPr="00451D28">
        <w:rPr>
          <w:b/>
          <w:i/>
          <w:lang w:val="en-GB"/>
        </w:rPr>
        <w:t>The cell switch occurs at the time of indicating a TCI state associated with the target serving cell.</w:t>
      </w:r>
    </w:p>
    <w:p w14:paraId="5DEA652F" w14:textId="0496309F" w:rsidR="00AC3B28" w:rsidRPr="00E1159E" w:rsidRDefault="00AC3B28" w:rsidP="00AC3B28">
      <w:pPr>
        <w:pStyle w:val="ListParagraph"/>
        <w:numPr>
          <w:ilvl w:val="0"/>
          <w:numId w:val="23"/>
        </w:numPr>
        <w:rPr>
          <w:lang w:val="en-GB"/>
        </w:rPr>
      </w:pPr>
      <w:r w:rsidRPr="00E1159E">
        <w:rPr>
          <w:b/>
          <w:i/>
          <w:lang w:eastAsia="ko-KR"/>
        </w:rPr>
        <w:t>The beam is indicated first to target cell; this is then followed by the cell switch command.</w:t>
      </w:r>
    </w:p>
    <w:p w14:paraId="2067CCB4" w14:textId="4CC1D209" w:rsidR="004B1264" w:rsidRPr="004B1264" w:rsidRDefault="004B1264" w:rsidP="004B1264">
      <w:pPr>
        <w:rPr>
          <w:rFonts w:eastAsiaTheme="minorEastAsia"/>
          <w:lang w:eastAsia="ko-KR"/>
        </w:rPr>
      </w:pPr>
      <w:r w:rsidRPr="00D01D94">
        <w:rPr>
          <w:b/>
          <w:i/>
          <w:lang w:val="en-GB"/>
        </w:rPr>
        <w:t xml:space="preserve">Proposal </w:t>
      </w:r>
      <w:r w:rsidRPr="004B1264">
        <w:rPr>
          <w:b/>
          <w:i/>
          <w:lang w:val="en-GB"/>
        </w:rPr>
        <w:t>1</w:t>
      </w:r>
      <w:r>
        <w:rPr>
          <w:b/>
          <w:i/>
          <w:lang w:val="en-GB"/>
        </w:rPr>
        <w:t>3</w:t>
      </w:r>
      <w:r w:rsidRPr="004B1264">
        <w:rPr>
          <w:b/>
          <w:i/>
          <w:lang w:val="en-GB"/>
        </w:rPr>
        <w:t xml:space="preserve">: For </w:t>
      </w:r>
      <w:r w:rsidRPr="004B1264">
        <w:rPr>
          <w:b/>
          <w:i/>
          <w:lang w:eastAsia="ko-KR"/>
        </w:rPr>
        <w:t>Rel-18 LTM,</w:t>
      </w:r>
      <w:r>
        <w:rPr>
          <w:b/>
          <w:i/>
          <w:lang w:eastAsia="ko-KR"/>
        </w:rPr>
        <w:t xml:space="preserve"> the beam application time of a target cell is after the HARQ-ACK of the message containing the beam indication. The </w:t>
      </w:r>
      <w:r w:rsidRPr="004B1264">
        <w:rPr>
          <w:b/>
          <w:i/>
          <w:lang w:eastAsia="ko-KR"/>
        </w:rPr>
        <w:t>value of the beam application time of the target cell can be different from that of serving cell</w:t>
      </w:r>
      <w:r>
        <w:rPr>
          <w:b/>
          <w:i/>
          <w:lang w:eastAsia="ko-KR"/>
        </w:rPr>
        <w:t>.</w:t>
      </w:r>
    </w:p>
    <w:p w14:paraId="342BBD3E" w14:textId="46E99CA4" w:rsidR="00AC3B28" w:rsidRDefault="00AC3B28" w:rsidP="00AC3B28">
      <w:pPr>
        <w:tabs>
          <w:tab w:val="left" w:pos="3168"/>
        </w:tabs>
        <w:rPr>
          <w:rFonts w:eastAsiaTheme="minorEastAsia"/>
          <w:lang w:eastAsia="ko-KR"/>
        </w:rPr>
      </w:pPr>
      <w:r w:rsidRPr="00DF7E49">
        <w:rPr>
          <w:b/>
          <w:i/>
          <w:lang w:eastAsia="ko-KR"/>
        </w:rPr>
        <w:t xml:space="preserve">Proposal </w:t>
      </w:r>
      <w:r w:rsidR="00F72DC3">
        <w:rPr>
          <w:b/>
          <w:i/>
          <w:lang w:eastAsia="ko-KR"/>
        </w:rPr>
        <w:t>1</w:t>
      </w:r>
      <w:r w:rsidR="00F0348D">
        <w:rPr>
          <w:b/>
          <w:i/>
          <w:lang w:eastAsia="ko-KR"/>
        </w:rPr>
        <w:t>4</w:t>
      </w:r>
      <w:r w:rsidRPr="00DF7E49">
        <w:rPr>
          <w:b/>
          <w:i/>
          <w:lang w:eastAsia="ko-KR"/>
        </w:rPr>
        <w:t>: For L1/L2 mobility</w:t>
      </w:r>
      <w:r w:rsidR="00077075">
        <w:rPr>
          <w:b/>
          <w:i/>
          <w:lang w:eastAsia="ko-KR"/>
        </w:rPr>
        <w:t xml:space="preserve"> </w:t>
      </w:r>
      <w:r w:rsidR="00077075" w:rsidRPr="00DF7E49">
        <w:rPr>
          <w:b/>
          <w:i/>
          <w:lang w:eastAsia="ko-KR"/>
        </w:rPr>
        <w:t>enhancements</w:t>
      </w:r>
      <w:r w:rsidRPr="00DF7E49">
        <w:rPr>
          <w:b/>
          <w:i/>
          <w:lang w:eastAsia="ko-KR"/>
        </w:rPr>
        <w:t>, study UE-initiated dynamic cell switch.</w:t>
      </w:r>
    </w:p>
    <w:p w14:paraId="2ED5A855" w14:textId="77777777" w:rsidR="00AC3B28" w:rsidRDefault="00AC3B28"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CA53D9">
      <w:pPr>
        <w:pStyle w:val="ListParagraph"/>
        <w:numPr>
          <w:ilvl w:val="0"/>
          <w:numId w:val="16"/>
        </w:numPr>
        <w:spacing w:after="60" w:line="288" w:lineRule="auto"/>
        <w:jc w:val="both"/>
      </w:pPr>
      <w:bookmarkStart w:id="8" w:name="_Ref101557947"/>
      <w:bookmarkStart w:id="9" w:name="_Ref521501348"/>
      <w:bookmarkStart w:id="10" w:name="_Ref30756422"/>
      <w:bookmarkStart w:id="11"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8"/>
    </w:p>
    <w:p w14:paraId="0A75E3BC" w14:textId="0CC6D39C" w:rsidR="00F44D26" w:rsidRPr="003A421C" w:rsidRDefault="00F44D26" w:rsidP="00F44D26">
      <w:pPr>
        <w:pStyle w:val="ListParagraph"/>
        <w:numPr>
          <w:ilvl w:val="0"/>
          <w:numId w:val="16"/>
        </w:numPr>
        <w:spacing w:after="60" w:line="288" w:lineRule="auto"/>
        <w:jc w:val="both"/>
      </w:pPr>
      <w:bookmarkStart w:id="12" w:name="_Ref127427614"/>
      <w:r>
        <w:t>R4-2220733 (R1-2300031), “</w:t>
      </w:r>
      <w:r w:rsidRPr="00F44D26">
        <w:t>Reply LS on L1 intra- and inter- frequency measurement and configurations for L1/L2-based inter-cell mobility</w:t>
      </w:r>
      <w:r>
        <w:t>”, 3GPP RAN4, Toulouse, France, November, 2022.</w:t>
      </w:r>
      <w:bookmarkEnd w:id="12"/>
    </w:p>
    <w:bookmarkEnd w:id="9"/>
    <w:bookmarkEnd w:id="10"/>
    <w:p w14:paraId="7C73DB1C" w14:textId="77777777" w:rsidR="00391669" w:rsidRPr="00EE7300" w:rsidRDefault="00391669" w:rsidP="00391669">
      <w:pPr>
        <w:spacing w:after="60" w:line="288" w:lineRule="auto"/>
        <w:jc w:val="both"/>
      </w:pPr>
    </w:p>
    <w:bookmarkEnd w:id="11"/>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23847" w14:textId="77777777" w:rsidR="006A0989" w:rsidRPr="00C47AD2" w:rsidRDefault="006A0989">
      <w:pPr>
        <w:rPr>
          <w:rFonts w:ascii="Arial" w:hAnsi="Arial"/>
          <w:sz w:val="12"/>
        </w:rPr>
      </w:pPr>
      <w:r>
        <w:separator/>
      </w:r>
    </w:p>
  </w:endnote>
  <w:endnote w:type="continuationSeparator" w:id="0">
    <w:p w14:paraId="31CE0CB9" w14:textId="77777777" w:rsidR="006A0989" w:rsidRPr="00C47AD2" w:rsidRDefault="006A098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032AD2" w:rsidRDefault="00032AD2"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63D4DC6" w:rsidR="00032AD2" w:rsidRDefault="00032AD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1055">
      <w:rPr>
        <w:rStyle w:val="PageNumber"/>
      </w:rPr>
      <w:t>6</w:t>
    </w:r>
    <w:r>
      <w:rPr>
        <w:rStyle w:val="PageNumber"/>
      </w:rPr>
      <w:fldChar w:fldCharType="end"/>
    </w:r>
  </w:p>
  <w:p w14:paraId="627E69E3" w14:textId="77777777" w:rsidR="00032AD2" w:rsidRDefault="00032AD2"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11E99" w14:textId="77777777" w:rsidR="006A0989" w:rsidRPr="00C47AD2" w:rsidRDefault="006A0989">
      <w:pPr>
        <w:rPr>
          <w:rFonts w:ascii="Arial" w:hAnsi="Arial"/>
          <w:sz w:val="12"/>
        </w:rPr>
      </w:pPr>
      <w:r>
        <w:separator/>
      </w:r>
    </w:p>
  </w:footnote>
  <w:footnote w:type="continuationSeparator" w:id="0">
    <w:p w14:paraId="75E17120" w14:textId="77777777" w:rsidR="006A0989" w:rsidRPr="00C47AD2" w:rsidRDefault="006A098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32AD2" w:rsidRDefault="00032AD2">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57F7A4C"/>
    <w:multiLevelType w:val="hybridMultilevel"/>
    <w:tmpl w:val="3B80EF7C"/>
    <w:lvl w:ilvl="0" w:tplc="7A04503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7838A4"/>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734419"/>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3B40129"/>
    <w:multiLevelType w:val="hybridMultilevel"/>
    <w:tmpl w:val="2F3C970A"/>
    <w:lvl w:ilvl="0" w:tplc="5D8EA08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0E7EB0"/>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4013C7"/>
    <w:multiLevelType w:val="hybridMultilevel"/>
    <w:tmpl w:val="39700042"/>
    <w:lvl w:ilvl="0" w:tplc="6B4E1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63D2F"/>
    <w:multiLevelType w:val="hybridMultilevel"/>
    <w:tmpl w:val="0198895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9"/>
  </w:num>
  <w:num w:numId="6">
    <w:abstractNumId w:val="39"/>
  </w:num>
  <w:num w:numId="7">
    <w:abstractNumId w:val="20"/>
  </w:num>
  <w:num w:numId="8">
    <w:abstractNumId w:val="17"/>
  </w:num>
  <w:num w:numId="9">
    <w:abstractNumId w:val="36"/>
  </w:num>
  <w:num w:numId="10">
    <w:abstractNumId w:val="5"/>
  </w:num>
  <w:num w:numId="11">
    <w:abstractNumId w:val="8"/>
  </w:num>
  <w:num w:numId="12">
    <w:abstractNumId w:val="2"/>
  </w:num>
  <w:num w:numId="13">
    <w:abstractNumId w:val="37"/>
  </w:num>
  <w:num w:numId="14">
    <w:abstractNumId w:val="23"/>
  </w:num>
  <w:num w:numId="15">
    <w:abstractNumId w:val="26"/>
  </w:num>
  <w:num w:numId="16">
    <w:abstractNumId w:val="24"/>
  </w:num>
  <w:num w:numId="17">
    <w:abstractNumId w:val="40"/>
  </w:num>
  <w:num w:numId="18">
    <w:abstractNumId w:val="21"/>
  </w:num>
  <w:num w:numId="19">
    <w:abstractNumId w:val="4"/>
  </w:num>
  <w:num w:numId="20">
    <w:abstractNumId w:val="28"/>
  </w:num>
  <w:num w:numId="21">
    <w:abstractNumId w:val="30"/>
  </w:num>
  <w:num w:numId="22">
    <w:abstractNumId w:val="18"/>
  </w:num>
  <w:num w:numId="23">
    <w:abstractNumId w:val="3"/>
  </w:num>
  <w:num w:numId="24">
    <w:abstractNumId w:val="16"/>
  </w:num>
  <w:num w:numId="25">
    <w:abstractNumId w:val="12"/>
  </w:num>
  <w:num w:numId="26">
    <w:abstractNumId w:val="9"/>
  </w:num>
  <w:num w:numId="27">
    <w:abstractNumId w:val="32"/>
  </w:num>
  <w:num w:numId="28">
    <w:abstractNumId w:val="22"/>
  </w:num>
  <w:num w:numId="29">
    <w:abstractNumId w:val="31"/>
  </w:num>
  <w:num w:numId="30">
    <w:abstractNumId w:val="7"/>
  </w:num>
  <w:num w:numId="31">
    <w:abstractNumId w:val="11"/>
  </w:num>
  <w:num w:numId="32">
    <w:abstractNumId w:val="34"/>
  </w:num>
  <w:num w:numId="33">
    <w:abstractNumId w:val="38"/>
  </w:num>
  <w:num w:numId="34">
    <w:abstractNumId w:val="29"/>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5"/>
  </w:num>
  <w:num w:numId="42">
    <w:abstractNumId w:val="25"/>
  </w:num>
  <w:num w:numId="43">
    <w:abstractNumId w:val="10"/>
  </w:num>
  <w:num w:numId="44">
    <w:abstractNumId w:val="6"/>
  </w:num>
  <w:num w:numId="45">
    <w:abstractNumId w:val="27"/>
  </w:num>
  <w:num w:numId="46">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A0"/>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77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075"/>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B82"/>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3B0"/>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75"/>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1F9F"/>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50A"/>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64C"/>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E95"/>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AB3"/>
    <w:rsid w:val="003B7BDE"/>
    <w:rsid w:val="003B7DDB"/>
    <w:rsid w:val="003C070A"/>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2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0E66"/>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264"/>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3DA"/>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97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CC9"/>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0989"/>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5C1"/>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33B"/>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DD7"/>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05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26F"/>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A41"/>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3FD3"/>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981"/>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055"/>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6C5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422"/>
    <w:rsid w:val="00A66518"/>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C0"/>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A79"/>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A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2B0"/>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2D82"/>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97D"/>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1C0"/>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C7C"/>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2B"/>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48D"/>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99C"/>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11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A1"/>
    <w:rsid w:val="00F714F6"/>
    <w:rsid w:val="00F717CA"/>
    <w:rsid w:val="00F71A2E"/>
    <w:rsid w:val="00F71BB2"/>
    <w:rsid w:val="00F71DDE"/>
    <w:rsid w:val="00F71E31"/>
    <w:rsid w:val="00F72413"/>
    <w:rsid w:val="00F724F5"/>
    <w:rsid w:val="00F7289D"/>
    <w:rsid w:val="00F72DC3"/>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35"/>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qFormat/>
    <w:rsid w:val="00521527"/>
    <w:pPr>
      <w:numPr>
        <w:numId w:val="21"/>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E5D80334-7624-4E26-B755-9EC005D04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1213</TotalTime>
  <Pages>13</Pages>
  <Words>4286</Words>
  <Characters>24435</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36</cp:revision>
  <cp:lastPrinted>2010-03-24T01:20:00Z</cp:lastPrinted>
  <dcterms:created xsi:type="dcterms:W3CDTF">2022-11-03T20:38:00Z</dcterms:created>
  <dcterms:modified xsi:type="dcterms:W3CDTF">2023-05-15T02:00:00Z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